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8"/>
        <w:gridCol w:w="3555"/>
        <w:gridCol w:w="3886"/>
        <w:gridCol w:w="3758"/>
      </w:tblGrid>
      <w:tr w:rsidR="006105B9" w:rsidRPr="00A50D7D" w14:paraId="4A195690" w14:textId="77777777" w:rsidTr="00542EA6">
        <w:trPr>
          <w:trHeight w:val="291"/>
        </w:trPr>
        <w:tc>
          <w:tcPr>
            <w:tcW w:w="15417" w:type="dxa"/>
            <w:gridSpan w:val="4"/>
            <w:shd w:val="clear" w:color="auto" w:fill="F2F2F2" w:themeFill="background1" w:themeFillShade="F2"/>
            <w:vAlign w:val="center"/>
          </w:tcPr>
          <w:p w14:paraId="11141293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b/>
                <w:bCs/>
                <w:sz w:val="20"/>
              </w:rPr>
            </w:pPr>
            <w:r w:rsidRPr="00A20988">
              <w:rPr>
                <w:rFonts w:ascii="Arial" w:hAnsi="Arial" w:cs="Arial"/>
                <w:b/>
                <w:bCs/>
                <w:sz w:val="20"/>
              </w:rPr>
              <w:t>PLANT DETAILS</w:t>
            </w:r>
          </w:p>
        </w:tc>
      </w:tr>
      <w:tr w:rsidR="00063986" w:rsidRPr="00A50D7D" w14:paraId="0A929C7A" w14:textId="77777777" w:rsidTr="00063986">
        <w:trPr>
          <w:trHeight w:val="1304"/>
        </w:trPr>
        <w:tc>
          <w:tcPr>
            <w:tcW w:w="4218" w:type="dxa"/>
          </w:tcPr>
          <w:p w14:paraId="491A9EE4" w14:textId="77777777" w:rsidR="00063986" w:rsidRPr="00A20988" w:rsidRDefault="00063986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Owner:</w:t>
            </w:r>
          </w:p>
        </w:tc>
        <w:tc>
          <w:tcPr>
            <w:tcW w:w="3555" w:type="dxa"/>
          </w:tcPr>
          <w:p w14:paraId="1D4E5CBC" w14:textId="77777777" w:rsidR="00063986" w:rsidRPr="00A20988" w:rsidRDefault="00063986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Address:</w:t>
            </w:r>
          </w:p>
        </w:tc>
        <w:tc>
          <w:tcPr>
            <w:tcW w:w="3886" w:type="dxa"/>
          </w:tcPr>
          <w:p w14:paraId="4D6B9978" w14:textId="3B30CFDC" w:rsidR="00063986" w:rsidRPr="00A20988" w:rsidRDefault="00063986" w:rsidP="0006398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1702EE">
              <w:rPr>
                <w:rFonts w:ascii="Arial" w:hAnsi="Arial" w:cs="Arial"/>
                <w:sz w:val="20"/>
              </w:rPr>
              <w:t xml:space="preserve">Site Name: </w:t>
            </w:r>
            <w:r w:rsidRPr="001702EE">
              <w:rPr>
                <w:rFonts w:ascii="Arial" w:hAnsi="Arial" w:cs="Arial"/>
                <w:sz w:val="18"/>
              </w:rPr>
              <w:t>(e.g.: Bella Vista Station)</w:t>
            </w:r>
          </w:p>
        </w:tc>
        <w:tc>
          <w:tcPr>
            <w:tcW w:w="3758" w:type="dxa"/>
          </w:tcPr>
          <w:p w14:paraId="62484BD9" w14:textId="57ED809B" w:rsidR="00063986" w:rsidRPr="00A20988" w:rsidRDefault="00063986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Ph:</w:t>
            </w:r>
          </w:p>
        </w:tc>
      </w:tr>
      <w:tr w:rsidR="00063986" w:rsidRPr="00A50D7D" w14:paraId="23660EBD" w14:textId="77777777" w:rsidTr="00063986">
        <w:trPr>
          <w:trHeight w:val="1304"/>
        </w:trPr>
        <w:tc>
          <w:tcPr>
            <w:tcW w:w="4218" w:type="dxa"/>
          </w:tcPr>
          <w:p w14:paraId="3589A33A" w14:textId="77777777" w:rsidR="00063986" w:rsidRPr="00A20988" w:rsidRDefault="00063986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Make:</w:t>
            </w:r>
          </w:p>
        </w:tc>
        <w:tc>
          <w:tcPr>
            <w:tcW w:w="3555" w:type="dxa"/>
          </w:tcPr>
          <w:p w14:paraId="7C47B6AB" w14:textId="77777777" w:rsidR="00063986" w:rsidRPr="00A20988" w:rsidRDefault="00063986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Model:</w:t>
            </w:r>
          </w:p>
        </w:tc>
        <w:tc>
          <w:tcPr>
            <w:tcW w:w="3886" w:type="dxa"/>
          </w:tcPr>
          <w:p w14:paraId="6637ACB7" w14:textId="61B872B6" w:rsidR="00063986" w:rsidRPr="00A20988" w:rsidRDefault="00063986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Serial</w:t>
            </w:r>
            <w:r>
              <w:rPr>
                <w:rFonts w:ascii="Arial" w:hAnsi="Arial" w:cs="Arial"/>
                <w:sz w:val="20"/>
              </w:rPr>
              <w:t xml:space="preserve"> / VIN</w:t>
            </w:r>
            <w:r w:rsidRPr="00A20988">
              <w:rPr>
                <w:rFonts w:ascii="Arial" w:hAnsi="Arial" w:cs="Arial"/>
                <w:sz w:val="20"/>
              </w:rPr>
              <w:t xml:space="preserve"> No:</w:t>
            </w:r>
          </w:p>
        </w:tc>
        <w:tc>
          <w:tcPr>
            <w:tcW w:w="3758" w:type="dxa"/>
          </w:tcPr>
          <w:p w14:paraId="00E9C638" w14:textId="77777777" w:rsidR="00063986" w:rsidRPr="00A20988" w:rsidRDefault="00063986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Hours / KM’s:</w:t>
            </w:r>
          </w:p>
        </w:tc>
      </w:tr>
      <w:tr w:rsidR="00063986" w:rsidRPr="00A50D7D" w14:paraId="379CC160" w14:textId="77777777" w:rsidTr="00063986">
        <w:trPr>
          <w:trHeight w:val="698"/>
        </w:trPr>
        <w:tc>
          <w:tcPr>
            <w:tcW w:w="4218" w:type="dxa"/>
          </w:tcPr>
          <w:p w14:paraId="1D502B93" w14:textId="77777777" w:rsidR="00063986" w:rsidRPr="00A20988" w:rsidRDefault="00063986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Roads Reg No:</w:t>
            </w:r>
          </w:p>
        </w:tc>
        <w:tc>
          <w:tcPr>
            <w:tcW w:w="3555" w:type="dxa"/>
          </w:tcPr>
          <w:p w14:paraId="27A46D40" w14:textId="77777777" w:rsidR="00063986" w:rsidRPr="00A20988" w:rsidRDefault="00063986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Reg Expiry:</w:t>
            </w:r>
          </w:p>
        </w:tc>
        <w:tc>
          <w:tcPr>
            <w:tcW w:w="3886" w:type="dxa"/>
          </w:tcPr>
          <w:p w14:paraId="69FFECFA" w14:textId="77777777" w:rsidR="00063986" w:rsidRPr="00A20988" w:rsidRDefault="00063986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Registration No:</w:t>
            </w:r>
          </w:p>
        </w:tc>
        <w:tc>
          <w:tcPr>
            <w:tcW w:w="3758" w:type="dxa"/>
          </w:tcPr>
          <w:p w14:paraId="1A332846" w14:textId="77777777" w:rsidR="00063986" w:rsidRPr="00A20988" w:rsidRDefault="00063986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Asset No:</w:t>
            </w:r>
          </w:p>
        </w:tc>
      </w:tr>
      <w:tr w:rsidR="00063986" w:rsidRPr="00A50D7D" w14:paraId="350E685B" w14:textId="77777777" w:rsidTr="00BE14B8">
        <w:trPr>
          <w:trHeight w:val="660"/>
        </w:trPr>
        <w:tc>
          <w:tcPr>
            <w:tcW w:w="4218" w:type="dxa"/>
            <w:tcBorders>
              <w:bottom w:val="single" w:sz="4" w:space="0" w:color="auto"/>
            </w:tcBorders>
          </w:tcPr>
          <w:p w14:paraId="13B33F58" w14:textId="77777777" w:rsidR="00063986" w:rsidRPr="00A20988" w:rsidRDefault="00063986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Last Service Date / Hrs:</w:t>
            </w:r>
          </w:p>
        </w:tc>
        <w:tc>
          <w:tcPr>
            <w:tcW w:w="3555" w:type="dxa"/>
            <w:tcBorders>
              <w:bottom w:val="single" w:sz="4" w:space="0" w:color="auto"/>
            </w:tcBorders>
          </w:tcPr>
          <w:p w14:paraId="5E91C0AC" w14:textId="5307C28C" w:rsidR="00063986" w:rsidRPr="00A20988" w:rsidRDefault="00063986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 xml:space="preserve">Next service Date / </w:t>
            </w:r>
            <w:r w:rsidR="0018668E" w:rsidRPr="00A20988">
              <w:rPr>
                <w:rFonts w:ascii="Arial" w:hAnsi="Arial" w:cs="Arial"/>
                <w:sz w:val="20"/>
              </w:rPr>
              <w:t>Hrs.</w:t>
            </w:r>
            <w:r w:rsidRPr="00A20988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3886" w:type="dxa"/>
            <w:tcBorders>
              <w:bottom w:val="single" w:sz="4" w:space="0" w:color="auto"/>
            </w:tcBorders>
          </w:tcPr>
          <w:p w14:paraId="18997F0C" w14:textId="77777777" w:rsidR="00063986" w:rsidRPr="00A20988" w:rsidRDefault="00063986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758" w:type="dxa"/>
            <w:tcBorders>
              <w:bottom w:val="single" w:sz="4" w:space="0" w:color="auto"/>
            </w:tcBorders>
          </w:tcPr>
          <w:p w14:paraId="53ABACCD" w14:textId="77777777" w:rsidR="00063986" w:rsidRPr="00A20988" w:rsidRDefault="00063986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sz w:val="20"/>
              </w:rPr>
            </w:pPr>
          </w:p>
          <w:p w14:paraId="7C110C36" w14:textId="77777777" w:rsidR="00063986" w:rsidRPr="00A20988" w:rsidRDefault="00063986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063986" w:rsidRPr="00A50D7D" w14:paraId="454DFD3A" w14:textId="77777777" w:rsidTr="00BE14B8">
        <w:trPr>
          <w:trHeight w:val="660"/>
        </w:trPr>
        <w:tc>
          <w:tcPr>
            <w:tcW w:w="15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C644E7" w14:textId="77777777" w:rsidR="00063986" w:rsidRPr="00742FA9" w:rsidRDefault="00063986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color w:val="FF0000"/>
                <w:sz w:val="20"/>
              </w:rPr>
            </w:pPr>
            <w:r w:rsidRPr="00742FA9">
              <w:rPr>
                <w:rFonts w:ascii="Arial" w:hAnsi="Arial" w:cs="Arial"/>
                <w:b/>
                <w:bCs/>
                <w:color w:val="FF0000"/>
                <w:sz w:val="20"/>
              </w:rPr>
              <w:t xml:space="preserve">MINIMUM REQUIREMENTS </w:t>
            </w:r>
            <w:r w:rsidRPr="00742FA9">
              <w:rPr>
                <w:rFonts w:ascii="Arial" w:hAnsi="Arial" w:cs="Arial"/>
                <w:color w:val="FF0000"/>
                <w:sz w:val="20"/>
              </w:rPr>
              <w:t>(If the minimum requirements are not met, a plant sticker will not be issued and the item of plant is not to commence work)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2"/>
        <w:gridCol w:w="850"/>
        <w:gridCol w:w="6370"/>
        <w:gridCol w:w="795"/>
        <w:gridCol w:w="817"/>
        <w:gridCol w:w="5813"/>
      </w:tblGrid>
      <w:tr w:rsidR="00952229" w:rsidRPr="00B63504" w14:paraId="28F88690" w14:textId="77777777" w:rsidTr="00BE14B8">
        <w:tc>
          <w:tcPr>
            <w:tcW w:w="772" w:type="dxa"/>
            <w:tcBorders>
              <w:top w:val="single" w:sz="4" w:space="0" w:color="auto"/>
            </w:tcBorders>
          </w:tcPr>
          <w:p w14:paraId="4F95607D" w14:textId="77777777" w:rsidR="00952229" w:rsidRPr="00B63504" w:rsidRDefault="00952229" w:rsidP="007A2F6D">
            <w:pPr>
              <w:spacing w:before="120" w:after="120" w:line="276" w:lineRule="auto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Verify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0A385E2" w14:textId="77777777" w:rsidR="00952229" w:rsidRPr="00B63504" w:rsidRDefault="00952229" w:rsidP="007A2F6D">
            <w:pPr>
              <w:spacing w:before="120" w:after="120" w:line="276" w:lineRule="auto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Check</w:t>
            </w:r>
          </w:p>
        </w:tc>
        <w:tc>
          <w:tcPr>
            <w:tcW w:w="6370" w:type="dxa"/>
            <w:tcBorders>
              <w:top w:val="single" w:sz="4" w:space="0" w:color="auto"/>
            </w:tcBorders>
          </w:tcPr>
          <w:p w14:paraId="0C540D37" w14:textId="77777777" w:rsidR="00952229" w:rsidRPr="00B63504" w:rsidRDefault="00952229" w:rsidP="007A2F6D">
            <w:pPr>
              <w:spacing w:before="120" w:after="120" w:line="276" w:lineRule="auto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Requirement</w:t>
            </w:r>
          </w:p>
        </w:tc>
        <w:tc>
          <w:tcPr>
            <w:tcW w:w="795" w:type="dxa"/>
            <w:tcBorders>
              <w:top w:val="single" w:sz="4" w:space="0" w:color="auto"/>
            </w:tcBorders>
          </w:tcPr>
          <w:p w14:paraId="0F8BAFDB" w14:textId="77777777" w:rsidR="00952229" w:rsidRPr="00B63504" w:rsidRDefault="00952229" w:rsidP="007A2F6D">
            <w:pPr>
              <w:spacing w:before="120" w:after="120" w:line="276" w:lineRule="auto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Verify</w:t>
            </w: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7CE612DC" w14:textId="77777777" w:rsidR="00952229" w:rsidRPr="00B63504" w:rsidRDefault="00952229" w:rsidP="007A2F6D">
            <w:pPr>
              <w:spacing w:before="120" w:after="120" w:line="276" w:lineRule="auto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Check</w:t>
            </w:r>
          </w:p>
        </w:tc>
        <w:tc>
          <w:tcPr>
            <w:tcW w:w="5813" w:type="dxa"/>
            <w:tcBorders>
              <w:top w:val="single" w:sz="4" w:space="0" w:color="auto"/>
            </w:tcBorders>
          </w:tcPr>
          <w:p w14:paraId="216E8BDE" w14:textId="77777777" w:rsidR="00952229" w:rsidRPr="00B63504" w:rsidRDefault="00952229" w:rsidP="007A2F6D">
            <w:pPr>
              <w:spacing w:before="120" w:after="120" w:line="276" w:lineRule="auto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Requirement</w:t>
            </w:r>
          </w:p>
        </w:tc>
      </w:tr>
      <w:tr w:rsidR="00952229" w:rsidRPr="00B63504" w14:paraId="79B1F930" w14:textId="77777777" w:rsidTr="007A2F6D">
        <w:tc>
          <w:tcPr>
            <w:tcW w:w="772" w:type="dxa"/>
          </w:tcPr>
          <w:p w14:paraId="614EFDA7" w14:textId="77777777" w:rsidR="00952229" w:rsidRPr="00B63504" w:rsidRDefault="00952229" w:rsidP="007A2F6D">
            <w:pPr>
              <w:spacing w:before="120" w:after="120"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2E65EA7A" w14:textId="77777777" w:rsidR="00952229" w:rsidRPr="00B63504" w:rsidRDefault="00952229" w:rsidP="007A2F6D">
            <w:pPr>
              <w:spacing w:before="120" w:after="120"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16E118FF" w14:textId="77777777" w:rsidR="00952229" w:rsidRPr="00B63504" w:rsidRDefault="00952229" w:rsidP="007A2F6D">
            <w:pPr>
              <w:spacing w:before="120" w:after="120" w:line="276" w:lineRule="auto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Operator and Maintenance Manual available</w:t>
            </w:r>
          </w:p>
        </w:tc>
        <w:tc>
          <w:tcPr>
            <w:tcW w:w="795" w:type="dxa"/>
          </w:tcPr>
          <w:p w14:paraId="5488BDD6" w14:textId="77777777" w:rsidR="00952229" w:rsidRPr="00B63504" w:rsidRDefault="00952229" w:rsidP="007A2F6D">
            <w:pPr>
              <w:spacing w:before="120" w:after="120"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1CE7945C" w14:textId="77777777" w:rsidR="00952229" w:rsidRPr="00B63504" w:rsidRDefault="00952229" w:rsidP="007A2F6D">
            <w:pPr>
              <w:spacing w:before="120" w:after="120"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7B334A2F" w14:textId="078E1A47" w:rsidR="00952229" w:rsidRPr="00B63504" w:rsidRDefault="00952229" w:rsidP="007A2F6D">
            <w:pPr>
              <w:spacing w:before="120" w:after="120" w:line="276" w:lineRule="auto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 xml:space="preserve">Plant Hazard Assessment Sighted &amp; Current (within 2 </w:t>
            </w:r>
            <w:r w:rsidR="0018668E" w:rsidRPr="00B63504">
              <w:rPr>
                <w:rFonts w:ascii="Arial" w:hAnsi="Arial" w:cs="Arial"/>
                <w:sz w:val="20"/>
              </w:rPr>
              <w:t>yrs.</w:t>
            </w:r>
            <w:r w:rsidRPr="00B63504">
              <w:rPr>
                <w:rFonts w:ascii="Arial" w:hAnsi="Arial" w:cs="Arial"/>
                <w:sz w:val="20"/>
              </w:rPr>
              <w:t>):</w:t>
            </w:r>
          </w:p>
        </w:tc>
      </w:tr>
      <w:tr w:rsidR="00952229" w:rsidRPr="00B63504" w14:paraId="276436FD" w14:textId="77777777" w:rsidTr="007A2F6D">
        <w:tc>
          <w:tcPr>
            <w:tcW w:w="772" w:type="dxa"/>
          </w:tcPr>
          <w:p w14:paraId="3BB199E7" w14:textId="77777777" w:rsidR="00952229" w:rsidRPr="00B63504" w:rsidRDefault="00952229" w:rsidP="007A2F6D">
            <w:pPr>
              <w:spacing w:before="120" w:after="120"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276A0950" w14:textId="77777777" w:rsidR="00952229" w:rsidRPr="00B63504" w:rsidRDefault="00952229" w:rsidP="007A2F6D">
            <w:pPr>
              <w:spacing w:before="120" w:after="120"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29F40619" w14:textId="77777777" w:rsidR="00952229" w:rsidRPr="00B63504" w:rsidRDefault="00952229" w:rsidP="007A2F6D">
            <w:pPr>
              <w:spacing w:before="120" w:after="120" w:line="276" w:lineRule="auto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Logbook / Service Records (checked ok):</w:t>
            </w:r>
          </w:p>
        </w:tc>
        <w:tc>
          <w:tcPr>
            <w:tcW w:w="795" w:type="dxa"/>
          </w:tcPr>
          <w:p w14:paraId="119AC43A" w14:textId="77777777" w:rsidR="00952229" w:rsidRPr="00B63504" w:rsidRDefault="00952229" w:rsidP="007A2F6D">
            <w:pPr>
              <w:spacing w:before="120" w:after="120"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7966A20F" w14:textId="77777777" w:rsidR="00952229" w:rsidRPr="00B63504" w:rsidRDefault="00952229" w:rsidP="007A2F6D">
            <w:pPr>
              <w:spacing w:before="120" w:after="120"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7164141B" w14:textId="77777777" w:rsidR="00952229" w:rsidRPr="00B63504" w:rsidRDefault="00952229" w:rsidP="007A2F6D">
            <w:pPr>
              <w:spacing w:before="120" w:after="120" w:line="276" w:lineRule="auto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 xml:space="preserve">Plant Hazard Assessment  Inspection Date:      /        /    </w:t>
            </w:r>
          </w:p>
        </w:tc>
      </w:tr>
      <w:tr w:rsidR="00952229" w:rsidRPr="00B63504" w14:paraId="12FCCE7E" w14:textId="77777777" w:rsidTr="007A2F6D">
        <w:tc>
          <w:tcPr>
            <w:tcW w:w="772" w:type="dxa"/>
          </w:tcPr>
          <w:p w14:paraId="4A9E4008" w14:textId="77777777" w:rsidR="00952229" w:rsidRPr="00B63504" w:rsidRDefault="00952229" w:rsidP="007A2F6D">
            <w:pPr>
              <w:spacing w:before="120" w:after="120"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340B4E9F" w14:textId="77777777" w:rsidR="00952229" w:rsidRPr="00B63504" w:rsidRDefault="00952229" w:rsidP="007A2F6D">
            <w:pPr>
              <w:spacing w:before="120" w:after="120"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30D3E9D4" w14:textId="77777777" w:rsidR="00952229" w:rsidRPr="00B63504" w:rsidRDefault="00952229" w:rsidP="007A2F6D">
            <w:pPr>
              <w:spacing w:before="120" w:after="120" w:line="276" w:lineRule="auto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Audible Alarm and other Warning Devices fitted, operable and suitable for site conditions</w:t>
            </w:r>
          </w:p>
        </w:tc>
        <w:tc>
          <w:tcPr>
            <w:tcW w:w="795" w:type="dxa"/>
          </w:tcPr>
          <w:p w14:paraId="4CBE291B" w14:textId="77777777" w:rsidR="00952229" w:rsidRPr="00B63504" w:rsidRDefault="00952229" w:rsidP="007A2F6D">
            <w:pPr>
              <w:spacing w:before="120" w:after="120"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363BC867" w14:textId="77777777" w:rsidR="00952229" w:rsidRPr="00B63504" w:rsidRDefault="00952229" w:rsidP="007A2F6D">
            <w:pPr>
              <w:spacing w:before="120" w:after="120"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2E83D7DC" w14:textId="77777777" w:rsidR="00952229" w:rsidRPr="00B63504" w:rsidRDefault="00952229" w:rsidP="007A2F6D">
            <w:pPr>
              <w:spacing w:before="120" w:after="120" w:line="276" w:lineRule="auto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Daily Prestart Inspection Checklist is available for use.</w:t>
            </w:r>
          </w:p>
        </w:tc>
      </w:tr>
      <w:tr w:rsidR="00952229" w:rsidRPr="00B63504" w14:paraId="1D82E178" w14:textId="77777777" w:rsidTr="007A2F6D">
        <w:tc>
          <w:tcPr>
            <w:tcW w:w="772" w:type="dxa"/>
          </w:tcPr>
          <w:p w14:paraId="078A7AC3" w14:textId="77777777" w:rsidR="00952229" w:rsidRPr="00B63504" w:rsidRDefault="00952229" w:rsidP="007A2F6D">
            <w:pPr>
              <w:spacing w:before="120" w:after="120"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66944D26" w14:textId="77777777" w:rsidR="00952229" w:rsidRPr="00B63504" w:rsidRDefault="00952229" w:rsidP="007A2F6D">
            <w:pPr>
              <w:spacing w:before="120" w:after="120"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6260A17D" w14:textId="7092E706" w:rsidR="00952229" w:rsidRPr="00E7122A" w:rsidRDefault="00952229" w:rsidP="007A2F6D">
            <w:pPr>
              <w:spacing w:before="120" w:after="120" w:line="276" w:lineRule="auto"/>
              <w:rPr>
                <w:rFonts w:ascii="Arial" w:hAnsi="Arial" w:cs="Arial"/>
                <w:sz w:val="20"/>
                <w:highlight w:val="yellow"/>
              </w:rPr>
            </w:pPr>
            <w:r w:rsidRPr="0018668E">
              <w:rPr>
                <w:rFonts w:ascii="Arial" w:hAnsi="Arial" w:cs="Arial"/>
                <w:sz w:val="20"/>
              </w:rPr>
              <w:t>Fire Extinguisher Fitted and charged</w:t>
            </w:r>
            <w:r w:rsidR="00AF0DD9" w:rsidRPr="0018668E">
              <w:rPr>
                <w:rFonts w:ascii="Arial" w:hAnsi="Arial" w:cs="Arial"/>
                <w:sz w:val="20"/>
              </w:rPr>
              <w:t xml:space="preserve">, in accordance with </w:t>
            </w:r>
            <w:r w:rsidR="00E7122A" w:rsidRPr="0018668E">
              <w:rPr>
                <w:rFonts w:ascii="Arial" w:hAnsi="Arial" w:cs="Arial"/>
                <w:sz w:val="20"/>
              </w:rPr>
              <w:t>AS/NZS 1841 and location meets AS 2809 standards.</w:t>
            </w:r>
          </w:p>
        </w:tc>
        <w:tc>
          <w:tcPr>
            <w:tcW w:w="795" w:type="dxa"/>
          </w:tcPr>
          <w:p w14:paraId="30202DD3" w14:textId="77777777" w:rsidR="00952229" w:rsidRPr="00B63504" w:rsidRDefault="00952229" w:rsidP="007A2F6D">
            <w:pPr>
              <w:spacing w:before="120" w:after="120"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5D8AC354" w14:textId="77777777" w:rsidR="00952229" w:rsidRPr="00B63504" w:rsidRDefault="00952229" w:rsidP="007A2F6D">
            <w:pPr>
              <w:spacing w:before="120" w:after="120"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2F7458E4" w14:textId="7192B8B5" w:rsidR="00952229" w:rsidRPr="00B63504" w:rsidRDefault="00952229" w:rsidP="007A2F6D">
            <w:pPr>
              <w:spacing w:before="120" w:after="120" w:line="276" w:lineRule="auto"/>
              <w:rPr>
                <w:rFonts w:ascii="Arial" w:hAnsi="Arial" w:cs="Arial"/>
                <w:sz w:val="20"/>
              </w:rPr>
            </w:pPr>
          </w:p>
        </w:tc>
      </w:tr>
    </w:tbl>
    <w:p w14:paraId="1DFE3D54" w14:textId="77777777" w:rsidR="008C20F4" w:rsidRDefault="008C20F4" w:rsidP="00044A5F">
      <w:pPr>
        <w:rPr>
          <w:vanish/>
        </w:rPr>
        <w:sectPr w:rsidR="008C20F4" w:rsidSect="009D3835">
          <w:headerReference w:type="default" r:id="rId10"/>
          <w:footerReference w:type="default" r:id="rId11"/>
          <w:pgSz w:w="16838" w:h="11906" w:orient="landscape" w:code="9"/>
          <w:pgMar w:top="1134" w:right="567" w:bottom="851" w:left="567" w:header="283" w:footer="340" w:gutter="0"/>
          <w:cols w:space="708"/>
          <w:docGrid w:linePitch="360"/>
        </w:sectPr>
      </w:pPr>
    </w:p>
    <w:tbl>
      <w:tblPr>
        <w:tblpPr w:leftFromText="180" w:rightFromText="180" w:vertAnchor="text" w:horzAnchor="margin" w:tblpX="-299" w:tblpYSpec="bottom"/>
        <w:tblW w:w="5000" w:type="pct"/>
        <w:tblLook w:val="0000" w:firstRow="0" w:lastRow="0" w:firstColumn="0" w:lastColumn="0" w:noHBand="0" w:noVBand="0"/>
      </w:tblPr>
      <w:tblGrid>
        <w:gridCol w:w="15704"/>
      </w:tblGrid>
      <w:tr w:rsidR="00742FA9" w:rsidRPr="00A50D7D" w14:paraId="1E94E47F" w14:textId="77777777" w:rsidTr="00742FA9">
        <w:trPr>
          <w:cantSplit/>
          <w:trHeight w:val="20"/>
        </w:trPr>
        <w:tc>
          <w:tcPr>
            <w:tcW w:w="5000" w:type="pct"/>
            <w:shd w:val="clear" w:color="auto" w:fill="F2F2F2" w:themeFill="background1" w:themeFillShade="F2"/>
          </w:tcPr>
          <w:p w14:paraId="2DD6A56C" w14:textId="77777777" w:rsidR="00742FA9" w:rsidRPr="004173BE" w:rsidRDefault="00742FA9" w:rsidP="00742FA9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4173BE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Instructions:  </w:t>
            </w:r>
            <w:r w:rsidRPr="00DD613D">
              <w:rPr>
                <w:rFonts w:ascii="Arial" w:hAnsi="Arial" w:cs="Arial"/>
                <w:b/>
                <w:sz w:val="18"/>
                <w:szCs w:val="18"/>
              </w:rPr>
              <w:t>Verify Box</w:t>
            </w:r>
            <w:r w:rsidRPr="004173BE">
              <w:rPr>
                <w:rFonts w:ascii="Arial" w:hAnsi="Arial" w:cs="Arial"/>
                <w:sz w:val="18"/>
                <w:szCs w:val="18"/>
              </w:rPr>
              <w:t xml:space="preserve"> to be ticked by Owner / Supplier / Operator prior to arrival onsite.  </w:t>
            </w:r>
            <w:r w:rsidRPr="00DD613D">
              <w:rPr>
                <w:rFonts w:ascii="Arial" w:hAnsi="Arial" w:cs="Arial"/>
                <w:b/>
                <w:sz w:val="18"/>
                <w:szCs w:val="18"/>
              </w:rPr>
              <w:t>Check Box</w:t>
            </w:r>
            <w:r w:rsidRPr="004173BE">
              <w:rPr>
                <w:rFonts w:ascii="Arial" w:hAnsi="Arial" w:cs="Arial"/>
                <w:sz w:val="18"/>
                <w:szCs w:val="18"/>
              </w:rPr>
              <w:t xml:space="preserve"> to be ticked after visual inspection by the project</w:t>
            </w:r>
          </w:p>
        </w:tc>
      </w:tr>
      <w:tr w:rsidR="00742FA9" w:rsidRPr="00A50D7D" w14:paraId="6B2F324F" w14:textId="77777777" w:rsidTr="00742FA9">
        <w:trPr>
          <w:cantSplit/>
          <w:trHeight w:val="223"/>
        </w:trPr>
        <w:tc>
          <w:tcPr>
            <w:tcW w:w="5000" w:type="pct"/>
            <w:vMerge w:val="restart"/>
          </w:tcPr>
          <w:tbl>
            <w:tblPr>
              <w:tblpPr w:leftFromText="180" w:rightFromText="180" w:vertAnchor="text" w:horzAnchor="margin" w:tblpY="-10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673"/>
              <w:gridCol w:w="740"/>
              <w:gridCol w:w="3685"/>
            </w:tblGrid>
            <w:tr w:rsidR="00742FA9" w14:paraId="277FD2F1" w14:textId="77777777" w:rsidTr="00E52EF2">
              <w:trPr>
                <w:trHeight w:val="130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510EA1D2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C20F4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3962CC48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C20F4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685" w:type="dxa"/>
                  <w:shd w:val="clear" w:color="auto" w:fill="F2F2F2" w:themeFill="background1" w:themeFillShade="F2"/>
                </w:tcPr>
                <w:p w14:paraId="1E43BB94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C20F4">
                    <w:rPr>
                      <w:rFonts w:ascii="Arial" w:hAnsi="Arial" w:cs="Arial"/>
                      <w:b/>
                      <w:sz w:val="16"/>
                      <w:szCs w:val="16"/>
                    </w:rPr>
                    <w:t>Cabin</w:t>
                  </w:r>
                </w:p>
              </w:tc>
            </w:tr>
            <w:tr w:rsidR="00742FA9" w14:paraId="31D76C79" w14:textId="77777777" w:rsidTr="00E52EF2">
              <w:trPr>
                <w:trHeight w:val="195"/>
              </w:trPr>
              <w:tc>
                <w:tcPr>
                  <w:tcW w:w="673" w:type="dxa"/>
                </w:tcPr>
                <w:p w14:paraId="6DCC2789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4C15B79E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85" w:type="dxa"/>
                </w:tcPr>
                <w:p w14:paraId="7832042F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Clean &amp; Tidy, With All Items stowed and secure </w:t>
                  </w:r>
                </w:p>
              </w:tc>
            </w:tr>
            <w:tr w:rsidR="00742FA9" w14:paraId="3A259F0C" w14:textId="77777777" w:rsidTr="00E52EF2">
              <w:trPr>
                <w:trHeight w:val="92"/>
              </w:trPr>
              <w:tc>
                <w:tcPr>
                  <w:tcW w:w="673" w:type="dxa"/>
                </w:tcPr>
                <w:p w14:paraId="306918ED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4AEE1410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85" w:type="dxa"/>
                </w:tcPr>
                <w:p w14:paraId="2A848D18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 xml:space="preserve">Door operational </w:t>
                  </w:r>
                </w:p>
              </w:tc>
            </w:tr>
            <w:tr w:rsidR="00742FA9" w14:paraId="0F8F68D3" w14:textId="77777777" w:rsidTr="00E52EF2">
              <w:trPr>
                <w:trHeight w:val="61"/>
              </w:trPr>
              <w:tc>
                <w:tcPr>
                  <w:tcW w:w="673" w:type="dxa"/>
                </w:tcPr>
                <w:p w14:paraId="50535438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7D2BF6A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85" w:type="dxa"/>
                  <w:vAlign w:val="center"/>
                </w:tcPr>
                <w:p w14:paraId="5B05FB88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Handrails and ladders fitted and secure</w:t>
                  </w:r>
                </w:p>
              </w:tc>
            </w:tr>
            <w:tr w:rsidR="00742FA9" w14:paraId="5999691F" w14:textId="77777777" w:rsidTr="00E52EF2">
              <w:trPr>
                <w:trHeight w:val="61"/>
              </w:trPr>
              <w:tc>
                <w:tcPr>
                  <w:tcW w:w="673" w:type="dxa"/>
                </w:tcPr>
                <w:p w14:paraId="0BB52705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FA69F6B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85" w:type="dxa"/>
                  <w:vAlign w:val="center"/>
                </w:tcPr>
                <w:p w14:paraId="763E92FA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Seat – adjustments operational secure</w:t>
                  </w:r>
                </w:p>
              </w:tc>
            </w:tr>
            <w:tr w:rsidR="00742FA9" w14:paraId="7AE96FB3" w14:textId="77777777" w:rsidTr="00E52EF2">
              <w:trPr>
                <w:trHeight w:val="145"/>
              </w:trPr>
              <w:tc>
                <w:tcPr>
                  <w:tcW w:w="673" w:type="dxa"/>
                </w:tcPr>
                <w:p w14:paraId="6D629E1B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B585576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85" w:type="dxa"/>
                  <w:vAlign w:val="center"/>
                </w:tcPr>
                <w:p w14:paraId="06D38030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 xml:space="preserve">Seat belt fitted and in good working order </w:t>
                  </w:r>
                </w:p>
              </w:tc>
            </w:tr>
            <w:tr w:rsidR="00742FA9" w14:paraId="79BFD0A6" w14:textId="77777777" w:rsidTr="00E52EF2">
              <w:trPr>
                <w:trHeight w:val="199"/>
              </w:trPr>
              <w:tc>
                <w:tcPr>
                  <w:tcW w:w="673" w:type="dxa"/>
                </w:tcPr>
                <w:p w14:paraId="686F240E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AC71B02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85" w:type="dxa"/>
                </w:tcPr>
                <w:p w14:paraId="1363E11D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Instruments operational &amp; labelled</w:t>
                  </w:r>
                </w:p>
              </w:tc>
            </w:tr>
            <w:tr w:rsidR="00742FA9" w14:paraId="3DBD6EEF" w14:textId="77777777" w:rsidTr="00E52EF2">
              <w:trPr>
                <w:trHeight w:val="247"/>
              </w:trPr>
              <w:tc>
                <w:tcPr>
                  <w:tcW w:w="673" w:type="dxa"/>
                </w:tcPr>
                <w:p w14:paraId="4EB47C92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D1BC813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85" w:type="dxa"/>
                </w:tcPr>
                <w:p w14:paraId="2DD77558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UHF Radio Fitted (If not fitted, has a hand held radio been supplied)</w:t>
                  </w:r>
                </w:p>
              </w:tc>
            </w:tr>
            <w:tr w:rsidR="00742FA9" w14:paraId="5292F56D" w14:textId="77777777" w:rsidTr="00E52EF2">
              <w:trPr>
                <w:trHeight w:val="199"/>
              </w:trPr>
              <w:tc>
                <w:tcPr>
                  <w:tcW w:w="673" w:type="dxa"/>
                </w:tcPr>
                <w:p w14:paraId="2755A8FB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1C407D14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85" w:type="dxa"/>
                </w:tcPr>
                <w:p w14:paraId="710B1E36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D36BD">
                    <w:rPr>
                      <w:rFonts w:ascii="Arial" w:hAnsi="Arial" w:cs="Arial"/>
                      <w:sz w:val="16"/>
                      <w:szCs w:val="16"/>
                    </w:rPr>
                    <w:t xml:space="preserve">Warning devices and other lights (flashing, head, tail, etc.) are appropriate for the environment in which plant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is </w:t>
                  </w:r>
                  <w:r w:rsidRPr="00AD36BD">
                    <w:rPr>
                      <w:rFonts w:ascii="Arial" w:hAnsi="Arial" w:cs="Arial"/>
                      <w:sz w:val="16"/>
                      <w:szCs w:val="16"/>
                    </w:rPr>
                    <w:t>being used. (check environment noise criteria particularly if working out of hours)</w:t>
                  </w:r>
                </w:p>
              </w:tc>
            </w:tr>
            <w:tr w:rsidR="00742FA9" w14:paraId="1EA8DBD6" w14:textId="77777777" w:rsidTr="00E52EF2">
              <w:trPr>
                <w:trHeight w:val="199"/>
              </w:trPr>
              <w:tc>
                <w:tcPr>
                  <w:tcW w:w="673" w:type="dxa"/>
                </w:tcPr>
                <w:p w14:paraId="6ADE4185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6B846CDF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85" w:type="dxa"/>
                </w:tcPr>
                <w:p w14:paraId="52519408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First aid kit, triangle and road reflectors available</w:t>
                  </w:r>
                </w:p>
              </w:tc>
            </w:tr>
            <w:tr w:rsidR="00742FA9" w14:paraId="4880163E" w14:textId="77777777" w:rsidTr="00E52EF2">
              <w:trPr>
                <w:trHeight w:val="199"/>
              </w:trPr>
              <w:tc>
                <w:tcPr>
                  <w:tcW w:w="673" w:type="dxa"/>
                </w:tcPr>
                <w:p w14:paraId="4F066DEB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44B3ADA8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85" w:type="dxa"/>
                </w:tcPr>
                <w:p w14:paraId="3C19E557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Pedals in good condition</w:t>
                  </w:r>
                </w:p>
              </w:tc>
            </w:tr>
            <w:tr w:rsidR="00742FA9" w14:paraId="6F75EE7E" w14:textId="77777777" w:rsidTr="00E52EF2">
              <w:trPr>
                <w:trHeight w:val="199"/>
              </w:trPr>
              <w:tc>
                <w:tcPr>
                  <w:tcW w:w="673" w:type="dxa"/>
                </w:tcPr>
                <w:p w14:paraId="74E227FB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324B1C2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85" w:type="dxa"/>
                </w:tcPr>
                <w:p w14:paraId="51C436C4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Air conditioning operational</w:t>
                  </w:r>
                </w:p>
              </w:tc>
            </w:tr>
            <w:tr w:rsidR="00742FA9" w14:paraId="00DC0812" w14:textId="77777777" w:rsidTr="00E52EF2">
              <w:trPr>
                <w:trHeight w:val="199"/>
              </w:trPr>
              <w:tc>
                <w:tcPr>
                  <w:tcW w:w="673" w:type="dxa"/>
                </w:tcPr>
                <w:p w14:paraId="1A4B4A31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5569FB5D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85" w:type="dxa"/>
                </w:tcPr>
                <w:p w14:paraId="5DDCF626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Wipers / Washers operational</w:t>
                  </w:r>
                </w:p>
              </w:tc>
            </w:tr>
            <w:tr w:rsidR="00742FA9" w14:paraId="52CE3D54" w14:textId="77777777" w:rsidTr="00E52EF2">
              <w:trPr>
                <w:trHeight w:val="120"/>
              </w:trPr>
              <w:tc>
                <w:tcPr>
                  <w:tcW w:w="673" w:type="dxa"/>
                </w:tcPr>
                <w:p w14:paraId="142E3C1C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4CC4C009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85" w:type="dxa"/>
                </w:tcPr>
                <w:p w14:paraId="3307F1A6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Rear View Mirrors</w:t>
                  </w:r>
                </w:p>
              </w:tc>
            </w:tr>
            <w:tr w:rsidR="00742FA9" w14:paraId="442E1191" w14:textId="77777777" w:rsidTr="00E52EF2">
              <w:trPr>
                <w:trHeight w:val="90"/>
              </w:trPr>
              <w:tc>
                <w:tcPr>
                  <w:tcW w:w="673" w:type="dxa"/>
                </w:tcPr>
                <w:p w14:paraId="4D13990E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3E38A40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85" w:type="dxa"/>
                </w:tcPr>
                <w:p w14:paraId="4B3B7CC3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Reverse camera fitted</w:t>
                  </w:r>
                </w:p>
              </w:tc>
            </w:tr>
            <w:tr w:rsidR="00742FA9" w14:paraId="4D20232E" w14:textId="77777777" w:rsidTr="00E52EF2">
              <w:trPr>
                <w:trHeight w:val="199"/>
              </w:trPr>
              <w:tc>
                <w:tcPr>
                  <w:tcW w:w="673" w:type="dxa"/>
                </w:tcPr>
                <w:p w14:paraId="3664C184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5260B6A0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85" w:type="dxa"/>
                </w:tcPr>
                <w:p w14:paraId="634AF183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Windows not damaged</w:t>
                  </w:r>
                </w:p>
              </w:tc>
            </w:tr>
            <w:tr w:rsidR="00742FA9" w14:paraId="4DEBC93C" w14:textId="77777777" w:rsidTr="00E52EF2">
              <w:trPr>
                <w:trHeight w:val="199"/>
              </w:trPr>
              <w:tc>
                <w:tcPr>
                  <w:tcW w:w="673" w:type="dxa"/>
                </w:tcPr>
                <w:p w14:paraId="64F26776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42780C35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85" w:type="dxa"/>
                </w:tcPr>
                <w:p w14:paraId="12792E24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 xml:space="preserve">Warning Signs - </w:t>
                  </w:r>
                  <w:r w:rsidRPr="008C20F4">
                    <w:rPr>
                      <w:rFonts w:ascii="Arial" w:hAnsi="Arial" w:cs="Arial"/>
                      <w:b/>
                      <w:sz w:val="16"/>
                      <w:szCs w:val="16"/>
                    </w:rPr>
                    <w:t>Seat belt must be worn</w:t>
                  </w:r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742FA9" w14:paraId="3017576E" w14:textId="77777777" w:rsidTr="00E52EF2">
              <w:trPr>
                <w:trHeight w:val="199"/>
              </w:trPr>
              <w:tc>
                <w:tcPr>
                  <w:tcW w:w="673" w:type="dxa"/>
                </w:tcPr>
                <w:p w14:paraId="6993D870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67E33220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85" w:type="dxa"/>
                </w:tcPr>
                <w:p w14:paraId="1206F5FB" w14:textId="77777777" w:rsidR="00742FA9" w:rsidRPr="0018668E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8668E">
                    <w:rPr>
                      <w:rFonts w:ascii="Arial" w:hAnsi="Arial" w:cs="Arial"/>
                      <w:sz w:val="16"/>
                      <w:szCs w:val="16"/>
                    </w:rPr>
                    <w:t>Safety equipment PPE, storage area</w:t>
                  </w:r>
                </w:p>
              </w:tc>
            </w:tr>
            <w:tr w:rsidR="00742FA9" w14:paraId="2539C016" w14:textId="77777777" w:rsidTr="00E52EF2">
              <w:trPr>
                <w:trHeight w:val="199"/>
              </w:trPr>
              <w:tc>
                <w:tcPr>
                  <w:tcW w:w="673" w:type="dxa"/>
                </w:tcPr>
                <w:p w14:paraId="0A81E81D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4B24926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85" w:type="dxa"/>
                </w:tcPr>
                <w:p w14:paraId="36ACFB84" w14:textId="77777777" w:rsidR="00742FA9" w:rsidRPr="0018668E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8668E">
                    <w:rPr>
                      <w:rFonts w:ascii="Arial" w:hAnsi="Arial" w:cs="Arial"/>
                      <w:sz w:val="16"/>
                      <w:szCs w:val="16"/>
                    </w:rPr>
                    <w:t>Spill Kit</w:t>
                  </w:r>
                </w:p>
              </w:tc>
            </w:tr>
            <w:tr w:rsidR="00742FA9" w14:paraId="084DD639" w14:textId="77777777" w:rsidTr="00E52EF2">
              <w:trPr>
                <w:trHeight w:val="199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338ACA42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C20F4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6E7E1DA4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C20F4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685" w:type="dxa"/>
                  <w:shd w:val="clear" w:color="auto" w:fill="F2F2F2" w:themeFill="background1" w:themeFillShade="F2"/>
                </w:tcPr>
                <w:p w14:paraId="77440A58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Signs, notices and markings</w:t>
                  </w:r>
                </w:p>
              </w:tc>
            </w:tr>
            <w:tr w:rsidR="00742FA9" w14:paraId="1C2656C0" w14:textId="77777777" w:rsidTr="00E52EF2">
              <w:trPr>
                <w:trHeight w:val="199"/>
              </w:trPr>
              <w:tc>
                <w:tcPr>
                  <w:tcW w:w="673" w:type="dxa"/>
                </w:tcPr>
                <w:p w14:paraId="2D1FECC0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CCA4363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85" w:type="dxa"/>
                </w:tcPr>
                <w:p w14:paraId="36880B4D" w14:textId="77777777" w:rsidR="00742FA9" w:rsidRPr="0018668E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8668E">
                    <w:rPr>
                      <w:rFonts w:ascii="Arial" w:hAnsi="Arial" w:cs="Arial"/>
                      <w:sz w:val="16"/>
                      <w:szCs w:val="16"/>
                    </w:rPr>
                    <w:t>Placards</w:t>
                  </w:r>
                </w:p>
              </w:tc>
            </w:tr>
            <w:tr w:rsidR="00742FA9" w14:paraId="2445381B" w14:textId="77777777" w:rsidTr="00E52EF2">
              <w:trPr>
                <w:trHeight w:val="240"/>
              </w:trPr>
              <w:tc>
                <w:tcPr>
                  <w:tcW w:w="673" w:type="dxa"/>
                </w:tcPr>
                <w:p w14:paraId="05DACC0F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5D319CA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85" w:type="dxa"/>
                </w:tcPr>
                <w:p w14:paraId="7E913904" w14:textId="77777777" w:rsidR="00742FA9" w:rsidRPr="00742FA9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FA9">
                    <w:rPr>
                      <w:rFonts w:ascii="Arial" w:hAnsi="Arial" w:cs="Arial"/>
                      <w:sz w:val="16"/>
                      <w:szCs w:val="16"/>
                    </w:rPr>
                    <w:t>Valve operation clearly explain direction and type of movement</w:t>
                  </w:r>
                </w:p>
              </w:tc>
            </w:tr>
            <w:tr w:rsidR="00742FA9" w14:paraId="440A8431" w14:textId="77777777" w:rsidTr="00E52EF2">
              <w:trPr>
                <w:trHeight w:val="240"/>
              </w:trPr>
              <w:tc>
                <w:tcPr>
                  <w:tcW w:w="673" w:type="dxa"/>
                </w:tcPr>
                <w:p w14:paraId="0E861BC9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49E4956E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85" w:type="dxa"/>
                </w:tcPr>
                <w:p w14:paraId="61458BA1" w14:textId="77777777" w:rsidR="00742FA9" w:rsidRPr="00742FA9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FA9">
                    <w:rPr>
                      <w:rFonts w:ascii="Arial" w:hAnsi="Arial" w:cs="Arial"/>
                      <w:sz w:val="16"/>
                      <w:szCs w:val="16"/>
                    </w:rPr>
                    <w:t>Static Line &amp; Reel operational</w:t>
                  </w:r>
                </w:p>
              </w:tc>
            </w:tr>
            <w:tr w:rsidR="00742FA9" w14:paraId="594C24C7" w14:textId="77777777" w:rsidTr="00E52EF2">
              <w:trPr>
                <w:trHeight w:val="199"/>
              </w:trPr>
              <w:tc>
                <w:tcPr>
                  <w:tcW w:w="673" w:type="dxa"/>
                </w:tcPr>
                <w:p w14:paraId="627E2A6F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1D2ECDFA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85" w:type="dxa"/>
                </w:tcPr>
                <w:p w14:paraId="27A0A7A5" w14:textId="77777777" w:rsidR="00742FA9" w:rsidRPr="00742FA9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FA9">
                    <w:rPr>
                      <w:rFonts w:ascii="Arial" w:hAnsi="Arial" w:cs="Arial"/>
                      <w:sz w:val="16"/>
                      <w:szCs w:val="16"/>
                    </w:rPr>
                    <w:t>Emergency response requirements</w:t>
                  </w:r>
                </w:p>
              </w:tc>
            </w:tr>
            <w:tr w:rsidR="00742FA9" w14:paraId="35D21AF1" w14:textId="77777777" w:rsidTr="00E52EF2">
              <w:trPr>
                <w:trHeight w:val="199"/>
              </w:trPr>
              <w:tc>
                <w:tcPr>
                  <w:tcW w:w="673" w:type="dxa"/>
                </w:tcPr>
                <w:p w14:paraId="592BDD34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2D1F7D9" w14:textId="77777777" w:rsidR="00742FA9" w:rsidRPr="008C20F4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85" w:type="dxa"/>
                </w:tcPr>
                <w:p w14:paraId="4C1DFF25" w14:textId="77777777" w:rsidR="00742FA9" w:rsidRPr="0018668E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8668E">
                    <w:rPr>
                      <w:rFonts w:ascii="Arial" w:hAnsi="Arial" w:cs="Arial"/>
                      <w:sz w:val="16"/>
                      <w:szCs w:val="16"/>
                    </w:rPr>
                    <w:t>Work lights</w:t>
                  </w:r>
                </w:p>
              </w:tc>
            </w:tr>
          </w:tbl>
          <w:tbl>
            <w:tblPr>
              <w:tblpPr w:leftFromText="180" w:rightFromText="180" w:vertAnchor="text" w:horzAnchor="page" w:tblpX="5249" w:tblpY="-225"/>
              <w:tblOverlap w:val="never"/>
              <w:tblW w:w="48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61"/>
              <w:gridCol w:w="697"/>
              <w:gridCol w:w="3458"/>
            </w:tblGrid>
            <w:tr w:rsidR="00742FA9" w14:paraId="6617B29B" w14:textId="77777777" w:rsidTr="00E52EF2">
              <w:trPr>
                <w:trHeight w:val="256"/>
              </w:trPr>
              <w:tc>
                <w:tcPr>
                  <w:tcW w:w="0" w:type="auto"/>
                  <w:shd w:val="clear" w:color="auto" w:fill="F2F2F2" w:themeFill="background1" w:themeFillShade="F2"/>
                  <w:vAlign w:val="center"/>
                </w:tcPr>
                <w:p w14:paraId="58605AA1" w14:textId="77777777" w:rsidR="00742FA9" w:rsidRPr="00F27B4F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0" w:type="auto"/>
                  <w:shd w:val="clear" w:color="auto" w:fill="F2F2F2" w:themeFill="background1" w:themeFillShade="F2"/>
                  <w:vAlign w:val="center"/>
                </w:tcPr>
                <w:p w14:paraId="0381AC7B" w14:textId="77777777" w:rsidR="00742FA9" w:rsidRPr="00F27B4F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458" w:type="dxa"/>
                  <w:shd w:val="clear" w:color="auto" w:fill="F2F2F2" w:themeFill="background1" w:themeFillShade="F2"/>
                  <w:vAlign w:val="center"/>
                </w:tcPr>
                <w:p w14:paraId="20C2A3EE" w14:textId="77777777" w:rsidR="00742FA9" w:rsidRPr="00F27B4F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Environmental</w:t>
                  </w:r>
                </w:p>
              </w:tc>
            </w:tr>
            <w:tr w:rsidR="00742FA9" w14:paraId="4D4E9CC2" w14:textId="77777777" w:rsidTr="00E52EF2">
              <w:trPr>
                <w:trHeight w:val="256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362BD9A6" w14:textId="77777777" w:rsidR="00742FA9" w:rsidRPr="00F27B4F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4B497A03" w14:textId="77777777" w:rsidR="00742FA9" w:rsidRPr="00F27B4F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458" w:type="dxa"/>
                  <w:shd w:val="clear" w:color="auto" w:fill="auto"/>
                  <w:vAlign w:val="center"/>
                </w:tcPr>
                <w:p w14:paraId="5CDAB495" w14:textId="77777777" w:rsidR="00742FA9" w:rsidRPr="00AD36BD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D36BD">
                    <w:rPr>
                      <w:rFonts w:ascii="Arial" w:hAnsi="Arial" w:cs="Arial"/>
                      <w:sz w:val="16"/>
                      <w:szCs w:val="16"/>
                    </w:rPr>
                    <w:t>Clean, free of organic materials (mud, dirt, weeds or seeds) prior to arrival</w:t>
                  </w:r>
                </w:p>
              </w:tc>
            </w:tr>
            <w:tr w:rsidR="00742FA9" w14:paraId="0FAD674E" w14:textId="77777777" w:rsidTr="00E52EF2">
              <w:trPr>
                <w:trHeight w:val="256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5BE09624" w14:textId="77777777" w:rsidR="00742FA9" w:rsidRPr="00F27B4F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51ECD0D9" w14:textId="77777777" w:rsidR="00742FA9" w:rsidRPr="00F27B4F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458" w:type="dxa"/>
                  <w:shd w:val="clear" w:color="auto" w:fill="auto"/>
                  <w:vAlign w:val="center"/>
                </w:tcPr>
                <w:p w14:paraId="0514F2A5" w14:textId="77777777" w:rsidR="00742FA9" w:rsidRPr="00AD36BD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D36BD">
                    <w:rPr>
                      <w:rFonts w:ascii="Arial" w:hAnsi="Arial" w:cs="Arial"/>
                      <w:sz w:val="16"/>
                      <w:szCs w:val="16"/>
                    </w:rPr>
                    <w:t xml:space="preserve">Engine baffling or noise reduction equipment fitted as per manufacturers specifications </w:t>
                  </w:r>
                </w:p>
              </w:tc>
            </w:tr>
            <w:tr w:rsidR="00742FA9" w14:paraId="53171448" w14:textId="77777777" w:rsidTr="00E52EF2">
              <w:trPr>
                <w:trHeight w:val="256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0A60DA21" w14:textId="77777777" w:rsidR="00742FA9" w:rsidRPr="00F27B4F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409CDFB5" w14:textId="77777777" w:rsidR="00742FA9" w:rsidRPr="00F27B4F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458" w:type="dxa"/>
                  <w:shd w:val="clear" w:color="auto" w:fill="auto"/>
                  <w:vAlign w:val="center"/>
                </w:tcPr>
                <w:p w14:paraId="5D3EF3AD" w14:textId="77777777" w:rsidR="00742FA9" w:rsidRPr="00F27B4F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Smoke from internal combustion engines should not be visible for more than ten seconds</w:t>
                  </w:r>
                </w:p>
              </w:tc>
            </w:tr>
          </w:tbl>
          <w:tbl>
            <w:tblPr>
              <w:tblpPr w:leftFromText="180" w:rightFromText="180" w:vertAnchor="text" w:horzAnchor="margin" w:tblpXSpec="right" w:tblpY="-325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04"/>
              <w:gridCol w:w="709"/>
              <w:gridCol w:w="2891"/>
            </w:tblGrid>
            <w:tr w:rsidR="00742FA9" w14:paraId="11F253DC" w14:textId="77777777" w:rsidTr="00E52EF2">
              <w:trPr>
                <w:trHeight w:val="130"/>
              </w:trPr>
              <w:tc>
                <w:tcPr>
                  <w:tcW w:w="704" w:type="dxa"/>
                  <w:shd w:val="clear" w:color="auto" w:fill="F2F2F2" w:themeFill="background1" w:themeFillShade="F2"/>
                  <w:vAlign w:val="center"/>
                </w:tcPr>
                <w:p w14:paraId="3771DF3B" w14:textId="77777777" w:rsidR="00742FA9" w:rsidRPr="0074206B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  <w:vAlign w:val="center"/>
                </w:tcPr>
                <w:p w14:paraId="268DA271" w14:textId="77777777" w:rsidR="00742FA9" w:rsidRPr="0074206B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891" w:type="dxa"/>
                  <w:shd w:val="clear" w:color="auto" w:fill="F2F2F2" w:themeFill="background1" w:themeFillShade="F2"/>
                </w:tcPr>
                <w:p w14:paraId="229D91E2" w14:textId="77777777" w:rsidR="00742FA9" w:rsidRPr="007C6ED8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C6ED8">
                    <w:rPr>
                      <w:rFonts w:ascii="Arial" w:hAnsi="Arial" w:cs="Arial"/>
                      <w:b/>
                      <w:sz w:val="16"/>
                      <w:szCs w:val="16"/>
                    </w:rPr>
                    <w:t>Tank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&amp; Pumps</w:t>
                  </w:r>
                </w:p>
              </w:tc>
            </w:tr>
            <w:tr w:rsidR="00742FA9" w14:paraId="1535DE53" w14:textId="77777777" w:rsidTr="00E52EF2">
              <w:trPr>
                <w:trHeight w:val="195"/>
              </w:trPr>
              <w:tc>
                <w:tcPr>
                  <w:tcW w:w="704" w:type="dxa"/>
                  <w:vAlign w:val="center"/>
                </w:tcPr>
                <w:p w14:paraId="1887E0B6" w14:textId="77777777" w:rsidR="00742FA9" w:rsidRPr="0074206B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FC46C07" w14:textId="77777777" w:rsidR="00742FA9" w:rsidRPr="0074206B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91" w:type="dxa"/>
                </w:tcPr>
                <w:p w14:paraId="1D710E14" w14:textId="77777777" w:rsidR="00742FA9" w:rsidRPr="00742FA9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FA9">
                    <w:rPr>
                      <w:rFonts w:ascii="Arial" w:hAnsi="Arial" w:cs="Arial"/>
                      <w:sz w:val="16"/>
                      <w:szCs w:val="16"/>
                    </w:rPr>
                    <w:t>Tank mounts secure</w:t>
                  </w:r>
                </w:p>
              </w:tc>
            </w:tr>
            <w:tr w:rsidR="00742FA9" w14:paraId="50B3EE16" w14:textId="77777777" w:rsidTr="00E52EF2">
              <w:trPr>
                <w:trHeight w:val="195"/>
              </w:trPr>
              <w:tc>
                <w:tcPr>
                  <w:tcW w:w="704" w:type="dxa"/>
                  <w:vAlign w:val="center"/>
                </w:tcPr>
                <w:p w14:paraId="4E9ECD73" w14:textId="77777777" w:rsidR="00742FA9" w:rsidRPr="0074206B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D3C9091" w14:textId="77777777" w:rsidR="00742FA9" w:rsidRPr="0074206B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91" w:type="dxa"/>
                </w:tcPr>
                <w:p w14:paraId="5782D1B5" w14:textId="77777777" w:rsidR="00742FA9" w:rsidRPr="00742FA9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FA9">
                    <w:rPr>
                      <w:rFonts w:ascii="Arial" w:hAnsi="Arial" w:cs="Arial"/>
                      <w:sz w:val="16"/>
                      <w:szCs w:val="16"/>
                    </w:rPr>
                    <w:t xml:space="preserve">Fuel hoses in good condition, free from cracks, splits </w:t>
                  </w:r>
                  <w:proofErr w:type="spellStart"/>
                  <w:r w:rsidRPr="00742FA9">
                    <w:rPr>
                      <w:rFonts w:ascii="Arial" w:hAnsi="Arial" w:cs="Arial"/>
                      <w:sz w:val="16"/>
                      <w:szCs w:val="16"/>
                    </w:rPr>
                    <w:t>etc</w:t>
                  </w:r>
                  <w:proofErr w:type="spellEnd"/>
                </w:p>
              </w:tc>
            </w:tr>
            <w:tr w:rsidR="00742FA9" w14:paraId="5ACED9B1" w14:textId="77777777" w:rsidTr="00E52EF2">
              <w:trPr>
                <w:trHeight w:val="195"/>
              </w:trPr>
              <w:tc>
                <w:tcPr>
                  <w:tcW w:w="704" w:type="dxa"/>
                  <w:vAlign w:val="center"/>
                </w:tcPr>
                <w:p w14:paraId="21C199F6" w14:textId="77777777" w:rsidR="00742FA9" w:rsidRPr="0074206B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1B3C2F49" w14:textId="77777777" w:rsidR="00742FA9" w:rsidRPr="0074206B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91" w:type="dxa"/>
                </w:tcPr>
                <w:p w14:paraId="6EEED0D8" w14:textId="77777777" w:rsidR="00742FA9" w:rsidRPr="0018668E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8668E">
                    <w:rPr>
                      <w:rFonts w:ascii="Arial" w:hAnsi="Arial" w:cs="Arial"/>
                      <w:sz w:val="16"/>
                      <w:szCs w:val="16"/>
                    </w:rPr>
                    <w:t>Access points hand rails and steps fitted and secured</w:t>
                  </w:r>
                </w:p>
              </w:tc>
            </w:tr>
            <w:tr w:rsidR="00742FA9" w14:paraId="142D1E02" w14:textId="77777777" w:rsidTr="00E52EF2">
              <w:trPr>
                <w:trHeight w:val="195"/>
              </w:trPr>
              <w:tc>
                <w:tcPr>
                  <w:tcW w:w="704" w:type="dxa"/>
                  <w:vAlign w:val="center"/>
                </w:tcPr>
                <w:p w14:paraId="4C823271" w14:textId="77777777" w:rsidR="00742FA9" w:rsidRPr="0074206B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9D5FC68" w14:textId="77777777" w:rsidR="00742FA9" w:rsidRPr="0074206B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91" w:type="dxa"/>
                </w:tcPr>
                <w:p w14:paraId="6140F613" w14:textId="77777777" w:rsidR="00742FA9" w:rsidRPr="0018668E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8668E">
                    <w:rPr>
                      <w:rFonts w:ascii="Arial" w:hAnsi="Arial" w:cs="Arial"/>
                      <w:sz w:val="16"/>
                      <w:szCs w:val="16"/>
                    </w:rPr>
                    <w:t>Rear impact protection</w:t>
                  </w:r>
                </w:p>
              </w:tc>
            </w:tr>
            <w:tr w:rsidR="00742FA9" w14:paraId="16D05421" w14:textId="77777777" w:rsidTr="00E52EF2">
              <w:trPr>
                <w:trHeight w:val="195"/>
              </w:trPr>
              <w:tc>
                <w:tcPr>
                  <w:tcW w:w="704" w:type="dxa"/>
                  <w:vAlign w:val="center"/>
                </w:tcPr>
                <w:p w14:paraId="21E4E3CF" w14:textId="77777777" w:rsidR="00742FA9" w:rsidRPr="0074206B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65042EB3" w14:textId="77777777" w:rsidR="00742FA9" w:rsidRPr="0074206B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91" w:type="dxa"/>
                </w:tcPr>
                <w:p w14:paraId="6C807333" w14:textId="77777777" w:rsidR="00742FA9" w:rsidRPr="0018668E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8668E">
                    <w:rPr>
                      <w:rFonts w:ascii="Arial" w:hAnsi="Arial" w:cs="Arial"/>
                      <w:sz w:val="16"/>
                      <w:szCs w:val="16"/>
                    </w:rPr>
                    <w:t>Guarding (power-driven rotating machinery)</w:t>
                  </w:r>
                </w:p>
              </w:tc>
            </w:tr>
            <w:tr w:rsidR="00742FA9" w14:paraId="50CB7E35" w14:textId="77777777" w:rsidTr="00E52EF2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51383F58" w14:textId="77777777" w:rsidR="00742FA9" w:rsidRPr="0074206B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5E2E623" w14:textId="77777777" w:rsidR="00742FA9" w:rsidRPr="0074206B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91" w:type="dxa"/>
                </w:tcPr>
                <w:p w14:paraId="1CA3BE62" w14:textId="77777777" w:rsidR="00742FA9" w:rsidRPr="0018668E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8668E">
                    <w:rPr>
                      <w:rFonts w:ascii="Arial" w:hAnsi="Arial" w:cs="Arial"/>
                      <w:sz w:val="16"/>
                      <w:szCs w:val="16"/>
                    </w:rPr>
                    <w:t>Vehicle rollover cut out device fitted</w:t>
                  </w:r>
                </w:p>
              </w:tc>
            </w:tr>
            <w:tr w:rsidR="00742FA9" w14:paraId="47596215" w14:textId="77777777" w:rsidTr="00E52EF2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29B59178" w14:textId="77777777" w:rsidR="00742FA9" w:rsidRPr="0074206B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59A76BF" w14:textId="77777777" w:rsidR="00742FA9" w:rsidRPr="0074206B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91" w:type="dxa"/>
                </w:tcPr>
                <w:p w14:paraId="01CA422D" w14:textId="77777777" w:rsidR="00742FA9" w:rsidRPr="0018668E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8668E">
                    <w:rPr>
                      <w:rFonts w:ascii="Arial" w:hAnsi="Arial" w:cs="Arial"/>
                      <w:sz w:val="16"/>
                      <w:szCs w:val="16"/>
                    </w:rPr>
                    <w:t>Hoses secure, automatic shut off</w:t>
                  </w:r>
                </w:p>
              </w:tc>
            </w:tr>
            <w:tr w:rsidR="00742FA9" w14:paraId="675AD97F" w14:textId="77777777" w:rsidTr="00E52EF2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4B14A023" w14:textId="77777777" w:rsidR="00742FA9" w:rsidRPr="0074206B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1504DC2" w14:textId="77777777" w:rsidR="00742FA9" w:rsidRPr="0074206B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91" w:type="dxa"/>
                </w:tcPr>
                <w:p w14:paraId="30C3ECA9" w14:textId="77777777" w:rsidR="00742FA9" w:rsidRPr="0018668E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8668E">
                    <w:rPr>
                      <w:rFonts w:ascii="Arial" w:hAnsi="Arial" w:cs="Arial"/>
                      <w:sz w:val="16"/>
                      <w:szCs w:val="16"/>
                    </w:rPr>
                    <w:t>Signs of cargo leak</w:t>
                  </w:r>
                </w:p>
              </w:tc>
            </w:tr>
            <w:tr w:rsidR="00742FA9" w14:paraId="0AF33132" w14:textId="77777777" w:rsidTr="00E52EF2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2356CFA1" w14:textId="77777777" w:rsidR="00742FA9" w:rsidRPr="0074206B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54681BF1" w14:textId="77777777" w:rsidR="00742FA9" w:rsidRPr="0074206B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91" w:type="dxa"/>
                </w:tcPr>
                <w:p w14:paraId="3904DF31" w14:textId="77777777" w:rsidR="00742FA9" w:rsidRPr="0018668E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18668E">
                    <w:rPr>
                      <w:rFonts w:ascii="Arial" w:hAnsi="Arial" w:cs="Arial"/>
                      <w:sz w:val="16"/>
                      <w:szCs w:val="16"/>
                    </w:rPr>
                    <w:t>E</w:t>
                  </w:r>
                  <w:proofErr w:type="spellEnd"/>
                  <w:r w:rsidRPr="0018668E">
                    <w:rPr>
                      <w:rFonts w:ascii="Arial" w:hAnsi="Arial" w:cs="Arial"/>
                      <w:sz w:val="16"/>
                      <w:szCs w:val="16"/>
                    </w:rPr>
                    <w:t xml:space="preserve"> stops</w:t>
                  </w:r>
                </w:p>
              </w:tc>
            </w:tr>
            <w:tr w:rsidR="00742FA9" w14:paraId="00A9919E" w14:textId="77777777" w:rsidTr="00E52EF2">
              <w:trPr>
                <w:trHeight w:val="214"/>
              </w:trPr>
              <w:tc>
                <w:tcPr>
                  <w:tcW w:w="704" w:type="dxa"/>
                  <w:shd w:val="clear" w:color="auto" w:fill="F2F2F2" w:themeFill="background1" w:themeFillShade="F2"/>
                </w:tcPr>
                <w:p w14:paraId="2EB30F33" w14:textId="77777777" w:rsidR="00742FA9" w:rsidRPr="0074206B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</w:tcPr>
                <w:p w14:paraId="265AEEAC" w14:textId="77777777" w:rsidR="00742FA9" w:rsidRPr="0074206B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891" w:type="dxa"/>
                  <w:shd w:val="clear" w:color="auto" w:fill="F2F2F2" w:themeFill="background1" w:themeFillShade="F2"/>
                </w:tcPr>
                <w:p w14:paraId="0982F97B" w14:textId="77777777" w:rsidR="00742FA9" w:rsidRPr="00DB2F72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sz w:val="14"/>
                      <w:szCs w:val="14"/>
                    </w:rPr>
                  </w:pPr>
                  <w:r w:rsidRPr="00DB084C">
                    <w:rPr>
                      <w:rFonts w:ascii="Arial" w:hAnsi="Arial" w:cs="Arial"/>
                      <w:b/>
                      <w:sz w:val="16"/>
                      <w:szCs w:val="16"/>
                    </w:rPr>
                    <w:t>Engine</w:t>
                  </w:r>
                </w:p>
              </w:tc>
            </w:tr>
            <w:tr w:rsidR="00742FA9" w14:paraId="4F75030B" w14:textId="77777777" w:rsidTr="00E52EF2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04441B24" w14:textId="77777777" w:rsidR="00742FA9" w:rsidRPr="0074206B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43D1E528" w14:textId="77777777" w:rsidR="00742FA9" w:rsidRPr="0074206B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91" w:type="dxa"/>
                </w:tcPr>
                <w:p w14:paraId="665113E4" w14:textId="77777777" w:rsidR="00742FA9" w:rsidRPr="0074206B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Engine </w:t>
                  </w: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Mountings</w:t>
                  </w:r>
                </w:p>
              </w:tc>
            </w:tr>
            <w:tr w:rsidR="00742FA9" w14:paraId="7080FD6D" w14:textId="77777777" w:rsidTr="00E52EF2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5702A871" w14:textId="77777777" w:rsidR="00742FA9" w:rsidRPr="0074206B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1C04E306" w14:textId="77777777" w:rsidR="00742FA9" w:rsidRPr="0074206B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91" w:type="dxa"/>
                </w:tcPr>
                <w:p w14:paraId="02862D35" w14:textId="77777777" w:rsidR="00742FA9" w:rsidRPr="0074206B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Engine Guarding</w:t>
                  </w:r>
                </w:p>
              </w:tc>
            </w:tr>
            <w:tr w:rsidR="00742FA9" w14:paraId="0ECDBA38" w14:textId="77777777" w:rsidTr="00E52EF2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1F874121" w14:textId="77777777" w:rsidR="00742FA9" w:rsidRPr="0074206B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2DA4337" w14:textId="77777777" w:rsidR="00742FA9" w:rsidRPr="0074206B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91" w:type="dxa"/>
                </w:tcPr>
                <w:p w14:paraId="2A515F9C" w14:textId="77777777" w:rsidR="00742FA9" w:rsidRPr="009042D0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Exhaust Guarding</w:t>
                  </w:r>
                </w:p>
              </w:tc>
            </w:tr>
            <w:tr w:rsidR="00742FA9" w14:paraId="13C6B76A" w14:textId="77777777" w:rsidTr="00E52EF2">
              <w:trPr>
                <w:trHeight w:val="222"/>
              </w:trPr>
              <w:tc>
                <w:tcPr>
                  <w:tcW w:w="704" w:type="dxa"/>
                  <w:shd w:val="clear" w:color="auto" w:fill="FFFFFF"/>
                  <w:vAlign w:val="center"/>
                </w:tcPr>
                <w:p w14:paraId="056DA1F5" w14:textId="77777777" w:rsidR="00742FA9" w:rsidRPr="0074206B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FFFFFF"/>
                  <w:vAlign w:val="center"/>
                </w:tcPr>
                <w:p w14:paraId="59EADC8A" w14:textId="77777777" w:rsidR="00742FA9" w:rsidRPr="0074206B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91" w:type="dxa"/>
                  <w:shd w:val="clear" w:color="auto" w:fill="FFFFFF"/>
                </w:tcPr>
                <w:p w14:paraId="221B7E3D" w14:textId="77777777" w:rsidR="00742FA9" w:rsidRPr="009042D0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Oil Leaks</w:t>
                  </w:r>
                </w:p>
              </w:tc>
            </w:tr>
            <w:tr w:rsidR="00742FA9" w14:paraId="64E8FCB4" w14:textId="77777777" w:rsidTr="00E52EF2">
              <w:trPr>
                <w:trHeight w:val="145"/>
              </w:trPr>
              <w:tc>
                <w:tcPr>
                  <w:tcW w:w="704" w:type="dxa"/>
                  <w:vAlign w:val="center"/>
                </w:tcPr>
                <w:p w14:paraId="49771B66" w14:textId="77777777" w:rsidR="00742FA9" w:rsidRPr="0074206B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962F33D" w14:textId="77777777" w:rsidR="00742FA9" w:rsidRPr="0074206B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91" w:type="dxa"/>
                </w:tcPr>
                <w:p w14:paraId="641A6D89" w14:textId="77777777" w:rsidR="00742FA9" w:rsidRPr="007245D7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Coolant </w:t>
                  </w: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Leaks</w:t>
                  </w:r>
                </w:p>
              </w:tc>
            </w:tr>
            <w:tr w:rsidR="00742FA9" w14:paraId="3A753A64" w14:textId="77777777" w:rsidTr="00E52EF2">
              <w:trPr>
                <w:trHeight w:val="176"/>
              </w:trPr>
              <w:tc>
                <w:tcPr>
                  <w:tcW w:w="704" w:type="dxa"/>
                  <w:vAlign w:val="center"/>
                </w:tcPr>
                <w:p w14:paraId="593380B9" w14:textId="77777777" w:rsidR="00742FA9" w:rsidRPr="0074206B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7DE124C" w14:textId="77777777" w:rsidR="00742FA9" w:rsidRPr="0074206B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91" w:type="dxa"/>
                </w:tcPr>
                <w:p w14:paraId="0D70C654" w14:textId="77777777" w:rsidR="00742FA9" w:rsidRPr="007245D7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Coolant System</w:t>
                  </w:r>
                </w:p>
              </w:tc>
            </w:tr>
            <w:tr w:rsidR="00742FA9" w14:paraId="266922E0" w14:textId="77777777" w:rsidTr="00E52EF2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3E4DD8CF" w14:textId="77777777" w:rsidR="00742FA9" w:rsidRPr="0074206B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4B8345CE" w14:textId="77777777" w:rsidR="00742FA9" w:rsidRPr="0074206B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91" w:type="dxa"/>
                </w:tcPr>
                <w:p w14:paraId="0619CA0E" w14:textId="77777777" w:rsidR="00742FA9" w:rsidRPr="007245D7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Vee Belt Condition</w:t>
                  </w:r>
                </w:p>
              </w:tc>
            </w:tr>
            <w:tr w:rsidR="00742FA9" w14:paraId="5DEC04B2" w14:textId="77777777" w:rsidTr="00E52EF2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2A6BB029" w14:textId="77777777" w:rsidR="00742FA9" w:rsidRPr="0074206B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051E4FF" w14:textId="77777777" w:rsidR="00742FA9" w:rsidRPr="0074206B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91" w:type="dxa"/>
                </w:tcPr>
                <w:p w14:paraId="60CAC4C8" w14:textId="77777777" w:rsidR="00742FA9" w:rsidRPr="007245D7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Air Cleaner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System</w:t>
                  </w:r>
                </w:p>
              </w:tc>
            </w:tr>
            <w:tr w:rsidR="00742FA9" w14:paraId="162AAB76" w14:textId="77777777" w:rsidTr="00E52EF2">
              <w:trPr>
                <w:trHeight w:val="161"/>
              </w:trPr>
              <w:tc>
                <w:tcPr>
                  <w:tcW w:w="704" w:type="dxa"/>
                  <w:shd w:val="clear" w:color="auto" w:fill="auto"/>
                  <w:vAlign w:val="center"/>
                </w:tcPr>
                <w:p w14:paraId="427D194C" w14:textId="77777777" w:rsidR="00742FA9" w:rsidRPr="0074206B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14:paraId="54406362" w14:textId="77777777" w:rsidR="00742FA9" w:rsidRPr="0074206B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91" w:type="dxa"/>
                  <w:shd w:val="clear" w:color="auto" w:fill="auto"/>
                </w:tcPr>
                <w:p w14:paraId="45317A39" w14:textId="77777777" w:rsidR="00742FA9" w:rsidRPr="0018668E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8668E">
                    <w:rPr>
                      <w:rFonts w:ascii="Arial" w:hAnsi="Arial" w:cs="Arial"/>
                      <w:sz w:val="16"/>
                      <w:szCs w:val="16"/>
                    </w:rPr>
                    <w:t>Battery Condition / Mounting, battery isolation lockable.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And of EX or eq</w:t>
                  </w:r>
                  <w:r w:rsidRPr="0018668E">
                    <w:rPr>
                      <w:rFonts w:ascii="Arial" w:hAnsi="Arial" w:cs="Arial"/>
                      <w:sz w:val="16"/>
                      <w:szCs w:val="16"/>
                    </w:rPr>
                    <w:t>uivalent rating</w:t>
                  </w:r>
                </w:p>
              </w:tc>
            </w:tr>
            <w:tr w:rsidR="00742FA9" w14:paraId="4B2C0854" w14:textId="77777777" w:rsidTr="00E52EF2">
              <w:trPr>
                <w:trHeight w:val="161"/>
              </w:trPr>
              <w:tc>
                <w:tcPr>
                  <w:tcW w:w="704" w:type="dxa"/>
                  <w:shd w:val="clear" w:color="auto" w:fill="auto"/>
                  <w:vAlign w:val="center"/>
                </w:tcPr>
                <w:p w14:paraId="7E007DAB" w14:textId="77777777" w:rsidR="00742FA9" w:rsidRPr="0074206B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14:paraId="73E204FA" w14:textId="77777777" w:rsidR="00742FA9" w:rsidRPr="0074206B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91" w:type="dxa"/>
                  <w:shd w:val="clear" w:color="auto" w:fill="auto"/>
                </w:tcPr>
                <w:p w14:paraId="40E5CE66" w14:textId="77777777" w:rsidR="00742FA9" w:rsidRPr="0018668E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8668E">
                    <w:rPr>
                      <w:rFonts w:ascii="Arial" w:hAnsi="Arial" w:cs="Arial"/>
                      <w:sz w:val="16"/>
                      <w:szCs w:val="16"/>
                    </w:rPr>
                    <w:t>Shields or diverters (to prevent a hazard where leakage or spillage could create a hazard)</w:t>
                  </w:r>
                </w:p>
              </w:tc>
            </w:tr>
            <w:tr w:rsidR="00742FA9" w14:paraId="0CEED28B" w14:textId="77777777" w:rsidTr="00E52EF2">
              <w:trPr>
                <w:trHeight w:val="252"/>
              </w:trPr>
              <w:tc>
                <w:tcPr>
                  <w:tcW w:w="704" w:type="dxa"/>
                  <w:shd w:val="clear" w:color="auto" w:fill="F2F2F2" w:themeFill="background1" w:themeFillShade="F2"/>
                </w:tcPr>
                <w:p w14:paraId="73486038" w14:textId="77777777" w:rsidR="00742FA9" w:rsidRPr="00F27B4F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</w:tcPr>
                <w:p w14:paraId="3AA03F27" w14:textId="77777777" w:rsidR="00742FA9" w:rsidRPr="00F27B4F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891" w:type="dxa"/>
                  <w:shd w:val="clear" w:color="auto" w:fill="F2F2F2" w:themeFill="background1" w:themeFillShade="F2"/>
                </w:tcPr>
                <w:p w14:paraId="30A389EB" w14:textId="77777777" w:rsidR="00742FA9" w:rsidRPr="00F27B4F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Running 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Gear</w:t>
                  </w:r>
                </w:p>
              </w:tc>
            </w:tr>
            <w:tr w:rsidR="00742FA9" w14:paraId="7477B1B3" w14:textId="77777777" w:rsidTr="00E52EF2">
              <w:trPr>
                <w:trHeight w:val="252"/>
              </w:trPr>
              <w:tc>
                <w:tcPr>
                  <w:tcW w:w="704" w:type="dxa"/>
                </w:tcPr>
                <w:p w14:paraId="410FCDA0" w14:textId="77777777" w:rsidR="00742FA9" w:rsidRPr="00F27B4F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165056A2" w14:textId="77777777" w:rsidR="00742FA9" w:rsidRPr="00F27B4F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91" w:type="dxa"/>
                </w:tcPr>
                <w:p w14:paraId="231840B9" w14:textId="77777777" w:rsidR="00742FA9" w:rsidRPr="0018668E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8668E">
                    <w:rPr>
                      <w:rFonts w:ascii="Arial" w:hAnsi="Arial" w:cs="Arial"/>
                      <w:sz w:val="16"/>
                      <w:szCs w:val="16"/>
                    </w:rPr>
                    <w:t>Tyres / Wheels undamaged/ wheel nut indicators</w:t>
                  </w:r>
                </w:p>
              </w:tc>
            </w:tr>
            <w:tr w:rsidR="00742FA9" w14:paraId="5C417A2E" w14:textId="77777777" w:rsidTr="00E52EF2">
              <w:trPr>
                <w:trHeight w:val="252"/>
              </w:trPr>
              <w:tc>
                <w:tcPr>
                  <w:tcW w:w="704" w:type="dxa"/>
                </w:tcPr>
                <w:p w14:paraId="2EE91E95" w14:textId="77777777" w:rsidR="00742FA9" w:rsidRPr="00F27B4F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40470C07" w14:textId="77777777" w:rsidR="00742FA9" w:rsidRPr="00F27B4F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91" w:type="dxa"/>
                </w:tcPr>
                <w:p w14:paraId="00A5307A" w14:textId="77777777" w:rsidR="00742FA9" w:rsidRPr="00F27B4F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sz w:val="16"/>
                      <w:szCs w:val="16"/>
                    </w:rPr>
                    <w:t>Brake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s are</w:t>
                  </w:r>
                  <w:r w:rsidRPr="00F27B4F">
                    <w:rPr>
                      <w:rFonts w:ascii="Arial" w:hAnsi="Arial" w:cs="Arial"/>
                      <w:sz w:val="16"/>
                      <w:szCs w:val="16"/>
                    </w:rPr>
                    <w:t xml:space="preserve"> operational</w:t>
                  </w:r>
                </w:p>
              </w:tc>
            </w:tr>
            <w:tr w:rsidR="00742FA9" w14:paraId="2453345E" w14:textId="77777777" w:rsidTr="00E52EF2">
              <w:trPr>
                <w:trHeight w:val="252"/>
              </w:trPr>
              <w:tc>
                <w:tcPr>
                  <w:tcW w:w="704" w:type="dxa"/>
                </w:tcPr>
                <w:p w14:paraId="56F929F3" w14:textId="77777777" w:rsidR="00742FA9" w:rsidRPr="00F27B4F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2FCB4285" w14:textId="77777777" w:rsidR="00742FA9" w:rsidRPr="00F27B4F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91" w:type="dxa"/>
                </w:tcPr>
                <w:p w14:paraId="23C3A9BB" w14:textId="77777777" w:rsidR="00742FA9" w:rsidRPr="00F27B4F" w:rsidRDefault="00742FA9" w:rsidP="00742F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sz w:val="16"/>
                      <w:szCs w:val="16"/>
                    </w:rPr>
                    <w:t>Park  brake is operational</w:t>
                  </w:r>
                </w:p>
              </w:tc>
            </w:tr>
          </w:tbl>
          <w:tbl>
            <w:tblPr>
              <w:tblpPr w:leftFromText="180" w:rightFromText="180" w:vertAnchor="page" w:horzAnchor="margin" w:tblpXSpec="center" w:tblpY="4756"/>
              <w:tblOverlap w:val="never"/>
              <w:tblW w:w="48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04"/>
              <w:gridCol w:w="1134"/>
              <w:gridCol w:w="1304"/>
              <w:gridCol w:w="1134"/>
            </w:tblGrid>
            <w:tr w:rsidR="00742FA9" w:rsidRPr="008C20F4" w14:paraId="2C792448" w14:textId="77777777" w:rsidTr="00E52EF2">
              <w:trPr>
                <w:cantSplit/>
                <w:trHeight w:val="290"/>
              </w:trPr>
              <w:tc>
                <w:tcPr>
                  <w:tcW w:w="4876" w:type="dxa"/>
                  <w:gridSpan w:val="4"/>
                  <w:shd w:val="clear" w:color="auto" w:fill="F2F2F2" w:themeFill="background1" w:themeFillShade="F2"/>
                </w:tcPr>
                <w:p w14:paraId="270CADED" w14:textId="77777777" w:rsidR="00742FA9" w:rsidRPr="008C20F4" w:rsidRDefault="00742FA9" w:rsidP="00742FA9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C20F4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TYRES – Record Tread Depth (</w:t>
                  </w:r>
                  <w:r w:rsidRPr="008C20F4">
                    <w:rPr>
                      <w:rFonts w:ascii="Arial" w:hAnsi="Arial" w:cs="Arial"/>
                      <w:b/>
                      <w:i/>
                      <w:iCs/>
                      <w:sz w:val="16"/>
                      <w:szCs w:val="16"/>
                    </w:rPr>
                    <w:t>if required)</w:t>
                  </w:r>
                </w:p>
              </w:tc>
            </w:tr>
            <w:tr w:rsidR="00742FA9" w:rsidRPr="008C20F4" w14:paraId="6994FD7C" w14:textId="77777777" w:rsidTr="00E52EF2">
              <w:trPr>
                <w:cantSplit/>
                <w:trHeight w:val="290"/>
              </w:trPr>
              <w:tc>
                <w:tcPr>
                  <w:tcW w:w="1304" w:type="dxa"/>
                </w:tcPr>
                <w:p w14:paraId="3E71A710" w14:textId="77777777" w:rsidR="00742FA9" w:rsidRPr="008C20F4" w:rsidRDefault="00742FA9" w:rsidP="00742FA9">
                  <w:pPr>
                    <w:tabs>
                      <w:tab w:val="left" w:pos="0"/>
                      <w:tab w:val="left" w:pos="142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POS 1 (LF)</w:t>
                  </w:r>
                </w:p>
              </w:tc>
              <w:tc>
                <w:tcPr>
                  <w:tcW w:w="1134" w:type="dxa"/>
                </w:tcPr>
                <w:p w14:paraId="2922E08A" w14:textId="77777777" w:rsidR="00742FA9" w:rsidRPr="008C20F4" w:rsidRDefault="00742FA9" w:rsidP="00742FA9">
                  <w:pPr>
                    <w:tabs>
                      <w:tab w:val="left" w:pos="0"/>
                      <w:tab w:val="left" w:pos="142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  <w:tc>
                <w:tcPr>
                  <w:tcW w:w="1304" w:type="dxa"/>
                </w:tcPr>
                <w:p w14:paraId="3A0CCBCD" w14:textId="77777777" w:rsidR="00742FA9" w:rsidRPr="008C20F4" w:rsidRDefault="00742FA9" w:rsidP="00742FA9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POS 2 (</w:t>
                  </w:r>
                  <w:proofErr w:type="spellStart"/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RF</w:t>
                  </w:r>
                  <w:proofErr w:type="spellEnd"/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134" w:type="dxa"/>
                </w:tcPr>
                <w:p w14:paraId="17F33DC2" w14:textId="77777777" w:rsidR="00742FA9" w:rsidRPr="008C20F4" w:rsidRDefault="00742FA9" w:rsidP="00742FA9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</w:tr>
            <w:tr w:rsidR="00742FA9" w:rsidRPr="008C20F4" w14:paraId="370F10BF" w14:textId="77777777" w:rsidTr="00E52EF2">
              <w:trPr>
                <w:cantSplit/>
                <w:trHeight w:val="217"/>
              </w:trPr>
              <w:tc>
                <w:tcPr>
                  <w:tcW w:w="1304" w:type="dxa"/>
                </w:tcPr>
                <w:p w14:paraId="13CD7F3A" w14:textId="77777777" w:rsidR="00742FA9" w:rsidRPr="008C20F4" w:rsidRDefault="00742FA9" w:rsidP="00742FA9">
                  <w:pPr>
                    <w:tabs>
                      <w:tab w:val="left" w:pos="0"/>
                      <w:tab w:val="left" w:pos="142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POS 3 (</w:t>
                  </w:r>
                  <w:proofErr w:type="spellStart"/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LF2</w:t>
                  </w:r>
                  <w:proofErr w:type="spellEnd"/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134" w:type="dxa"/>
                </w:tcPr>
                <w:p w14:paraId="4D968D3D" w14:textId="77777777" w:rsidR="00742FA9" w:rsidRPr="008C20F4" w:rsidRDefault="00742FA9" w:rsidP="00742FA9">
                  <w:pPr>
                    <w:tabs>
                      <w:tab w:val="left" w:pos="0"/>
                      <w:tab w:val="left" w:pos="142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  <w:tc>
                <w:tcPr>
                  <w:tcW w:w="1304" w:type="dxa"/>
                </w:tcPr>
                <w:p w14:paraId="23B54DB4" w14:textId="77777777" w:rsidR="00742FA9" w:rsidRPr="008C20F4" w:rsidRDefault="00742FA9" w:rsidP="00742FA9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POS 4 (</w:t>
                  </w:r>
                  <w:proofErr w:type="spellStart"/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RF2</w:t>
                  </w:r>
                  <w:proofErr w:type="spellEnd"/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134" w:type="dxa"/>
                </w:tcPr>
                <w:p w14:paraId="7D72C57C" w14:textId="77777777" w:rsidR="00742FA9" w:rsidRPr="008C20F4" w:rsidRDefault="00742FA9" w:rsidP="00742FA9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</w:tr>
            <w:tr w:rsidR="00742FA9" w:rsidRPr="008C20F4" w14:paraId="0B545C1C" w14:textId="77777777" w:rsidTr="00E52EF2">
              <w:trPr>
                <w:cantSplit/>
                <w:trHeight w:val="276"/>
              </w:trPr>
              <w:tc>
                <w:tcPr>
                  <w:tcW w:w="1304" w:type="dxa"/>
                </w:tcPr>
                <w:p w14:paraId="58023C0A" w14:textId="77777777" w:rsidR="00742FA9" w:rsidRPr="008C20F4" w:rsidRDefault="00742FA9" w:rsidP="00742FA9">
                  <w:pPr>
                    <w:tabs>
                      <w:tab w:val="left" w:pos="0"/>
                      <w:tab w:val="left" w:pos="142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POS 5 (</w:t>
                  </w:r>
                  <w:proofErr w:type="spellStart"/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LR3</w:t>
                  </w:r>
                  <w:proofErr w:type="spellEnd"/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134" w:type="dxa"/>
                </w:tcPr>
                <w:p w14:paraId="68C61E80" w14:textId="77777777" w:rsidR="00742FA9" w:rsidRPr="008C20F4" w:rsidRDefault="00742FA9" w:rsidP="00742FA9">
                  <w:pPr>
                    <w:tabs>
                      <w:tab w:val="left" w:pos="0"/>
                      <w:tab w:val="left" w:pos="142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  <w:tc>
                <w:tcPr>
                  <w:tcW w:w="1304" w:type="dxa"/>
                </w:tcPr>
                <w:p w14:paraId="138D10A9" w14:textId="77777777" w:rsidR="00742FA9" w:rsidRPr="008C20F4" w:rsidRDefault="00742FA9" w:rsidP="00742FA9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POS 6 (</w:t>
                  </w:r>
                  <w:proofErr w:type="spellStart"/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RR3</w:t>
                  </w:r>
                  <w:proofErr w:type="spellEnd"/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134" w:type="dxa"/>
                </w:tcPr>
                <w:p w14:paraId="25C4D60C" w14:textId="77777777" w:rsidR="00742FA9" w:rsidRPr="008C20F4" w:rsidRDefault="00742FA9" w:rsidP="00742FA9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</w:tr>
            <w:tr w:rsidR="00742FA9" w:rsidRPr="008C20F4" w14:paraId="5697F253" w14:textId="77777777" w:rsidTr="00E52EF2">
              <w:trPr>
                <w:cantSplit/>
                <w:trHeight w:val="276"/>
              </w:trPr>
              <w:tc>
                <w:tcPr>
                  <w:tcW w:w="1304" w:type="dxa"/>
                </w:tcPr>
                <w:p w14:paraId="3E5E582B" w14:textId="77777777" w:rsidR="00742FA9" w:rsidRPr="008C20F4" w:rsidRDefault="00742FA9" w:rsidP="00742FA9">
                  <w:pPr>
                    <w:tabs>
                      <w:tab w:val="left" w:pos="0"/>
                      <w:tab w:val="left" w:pos="142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POS 7 (</w:t>
                  </w:r>
                  <w:proofErr w:type="spellStart"/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LR4</w:t>
                  </w:r>
                  <w:proofErr w:type="spellEnd"/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134" w:type="dxa"/>
                </w:tcPr>
                <w:p w14:paraId="446933BA" w14:textId="77777777" w:rsidR="00742FA9" w:rsidRPr="008C20F4" w:rsidRDefault="00742FA9" w:rsidP="00742FA9">
                  <w:pPr>
                    <w:tabs>
                      <w:tab w:val="left" w:pos="0"/>
                      <w:tab w:val="left" w:pos="142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  <w:tc>
                <w:tcPr>
                  <w:tcW w:w="1304" w:type="dxa"/>
                </w:tcPr>
                <w:p w14:paraId="12F232B3" w14:textId="77777777" w:rsidR="00742FA9" w:rsidRPr="008C20F4" w:rsidRDefault="00742FA9" w:rsidP="00742FA9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POS 8 (</w:t>
                  </w:r>
                  <w:proofErr w:type="spellStart"/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RR4</w:t>
                  </w:r>
                  <w:proofErr w:type="spellEnd"/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134" w:type="dxa"/>
                </w:tcPr>
                <w:p w14:paraId="708FC57B" w14:textId="77777777" w:rsidR="00742FA9" w:rsidRPr="008C20F4" w:rsidRDefault="00742FA9" w:rsidP="00742FA9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</w:tr>
            <w:tr w:rsidR="00742FA9" w:rsidRPr="008C20F4" w14:paraId="143FCEB4" w14:textId="77777777" w:rsidTr="00E52EF2">
              <w:trPr>
                <w:cantSplit/>
                <w:trHeight w:val="276"/>
              </w:trPr>
              <w:tc>
                <w:tcPr>
                  <w:tcW w:w="1304" w:type="dxa"/>
                </w:tcPr>
                <w:p w14:paraId="1E3830B2" w14:textId="77777777" w:rsidR="00742FA9" w:rsidRPr="008C20F4" w:rsidRDefault="00742FA9" w:rsidP="00742FA9">
                  <w:pPr>
                    <w:tabs>
                      <w:tab w:val="left" w:pos="0"/>
                      <w:tab w:val="left" w:pos="142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POS 9 (</w:t>
                  </w:r>
                  <w:proofErr w:type="spellStart"/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LR5</w:t>
                  </w:r>
                  <w:proofErr w:type="spellEnd"/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134" w:type="dxa"/>
                </w:tcPr>
                <w:p w14:paraId="6CB0EEA2" w14:textId="77777777" w:rsidR="00742FA9" w:rsidRPr="008C20F4" w:rsidRDefault="00742FA9" w:rsidP="00742FA9">
                  <w:pPr>
                    <w:tabs>
                      <w:tab w:val="left" w:pos="0"/>
                      <w:tab w:val="left" w:pos="142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  <w:tc>
                <w:tcPr>
                  <w:tcW w:w="1304" w:type="dxa"/>
                </w:tcPr>
                <w:p w14:paraId="5ABFB21D" w14:textId="77777777" w:rsidR="00742FA9" w:rsidRPr="008C20F4" w:rsidRDefault="00742FA9" w:rsidP="00742FA9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POS 10 (</w:t>
                  </w: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</w:rPr>
                    <w:t>RR5</w:t>
                  </w:r>
                  <w:proofErr w:type="spellEnd"/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134" w:type="dxa"/>
                </w:tcPr>
                <w:p w14:paraId="0720E6B8" w14:textId="77777777" w:rsidR="00742FA9" w:rsidRPr="008C20F4" w:rsidRDefault="00742FA9" w:rsidP="00742FA9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C20F4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</w:tr>
          </w:tbl>
          <w:tbl>
            <w:tblPr>
              <w:tblStyle w:val="TableGrid"/>
              <w:tblpPr w:leftFromText="180" w:rightFromText="180" w:vertAnchor="text" w:horzAnchor="margin" w:tblpY="7402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7367"/>
              <w:gridCol w:w="7823"/>
            </w:tblGrid>
            <w:tr w:rsidR="00742FA9" w:rsidRPr="00C915DB" w14:paraId="7986F224" w14:textId="77777777" w:rsidTr="00742FA9">
              <w:trPr>
                <w:trHeight w:val="57"/>
              </w:trPr>
              <w:tc>
                <w:tcPr>
                  <w:tcW w:w="7367" w:type="dxa"/>
                  <w:shd w:val="clear" w:color="auto" w:fill="F2F2F2" w:themeFill="background1" w:themeFillShade="F2"/>
                </w:tcPr>
                <w:p w14:paraId="6EE98928" w14:textId="77777777" w:rsidR="00742FA9" w:rsidRPr="00C915DB" w:rsidRDefault="00742FA9" w:rsidP="00742FA9">
                  <w:pPr>
                    <w:spacing w:after="0" w:line="276" w:lineRule="auto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C915DB">
                    <w:rPr>
                      <w:rFonts w:ascii="Arial" w:hAnsi="Arial" w:cs="Arial"/>
                      <w:b/>
                      <w:sz w:val="16"/>
                      <w:szCs w:val="16"/>
                    </w:rPr>
                    <w:t>PLANT OWNER / OCCUPIER</w:t>
                  </w:r>
                </w:p>
              </w:tc>
              <w:tc>
                <w:tcPr>
                  <w:tcW w:w="7823" w:type="dxa"/>
                  <w:shd w:val="clear" w:color="auto" w:fill="F2F2F2" w:themeFill="background1" w:themeFillShade="F2"/>
                </w:tcPr>
                <w:p w14:paraId="103FC576" w14:textId="77777777" w:rsidR="00742FA9" w:rsidRPr="00C915DB" w:rsidRDefault="00742FA9" w:rsidP="00742FA9">
                  <w:pPr>
                    <w:spacing w:after="0" w:line="276" w:lineRule="auto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C915DB">
                    <w:rPr>
                      <w:rFonts w:ascii="Arial" w:hAnsi="Arial" w:cs="Arial"/>
                      <w:b/>
                      <w:sz w:val="16"/>
                      <w:szCs w:val="16"/>
                    </w:rPr>
                    <w:t>PLANT VERIFIER</w:t>
                  </w:r>
                </w:p>
              </w:tc>
            </w:tr>
            <w:tr w:rsidR="00742FA9" w:rsidRPr="00C915DB" w14:paraId="20B578D1" w14:textId="77777777" w:rsidTr="00742FA9">
              <w:trPr>
                <w:trHeight w:val="437"/>
              </w:trPr>
              <w:tc>
                <w:tcPr>
                  <w:tcW w:w="7367" w:type="dxa"/>
                </w:tcPr>
                <w:p w14:paraId="49044AB6" w14:textId="77777777" w:rsidR="00742FA9" w:rsidRPr="00C915DB" w:rsidRDefault="00742FA9" w:rsidP="00742FA9">
                  <w:pPr>
                    <w:spacing w:after="0" w:line="276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15DB">
                    <w:rPr>
                      <w:rFonts w:ascii="Arial" w:hAnsi="Arial" w:cs="Arial"/>
                      <w:sz w:val="16"/>
                      <w:szCs w:val="16"/>
                    </w:rPr>
                    <w:t>I certify that the described plant has met the inspection criteria stipulated within this checklist and is being serviced and maintained in accordance with the manufacturer’s specifications</w:t>
                  </w:r>
                </w:p>
              </w:tc>
              <w:tc>
                <w:tcPr>
                  <w:tcW w:w="7823" w:type="dxa"/>
                </w:tcPr>
                <w:p w14:paraId="44B2F6DE" w14:textId="77777777" w:rsidR="00742FA9" w:rsidRPr="00C915DB" w:rsidRDefault="00742FA9" w:rsidP="00742FA9">
                  <w:pPr>
                    <w:spacing w:after="0" w:line="276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15DB">
                    <w:rPr>
                      <w:rFonts w:ascii="Arial" w:hAnsi="Arial" w:cs="Arial"/>
                      <w:sz w:val="16"/>
                      <w:szCs w:val="16"/>
                    </w:rPr>
                    <w:t>I certify that I have verified that the described plant has met the inspection criteria stipulated within this checklist and is being serviced and maintained in accordance with the manufacturer’s specifications</w:t>
                  </w:r>
                </w:p>
              </w:tc>
            </w:tr>
            <w:tr w:rsidR="00742FA9" w:rsidRPr="00C915DB" w14:paraId="1865F81C" w14:textId="77777777" w:rsidTr="00742FA9">
              <w:trPr>
                <w:trHeight w:val="283"/>
              </w:trPr>
              <w:tc>
                <w:tcPr>
                  <w:tcW w:w="7367" w:type="dxa"/>
                </w:tcPr>
                <w:p w14:paraId="6CE8BF6B" w14:textId="77777777" w:rsidR="00742FA9" w:rsidRPr="00C915DB" w:rsidRDefault="00742FA9" w:rsidP="00742FA9">
                  <w:pPr>
                    <w:tabs>
                      <w:tab w:val="left" w:pos="2552"/>
                      <w:tab w:val="left" w:pos="5387"/>
                    </w:tabs>
                    <w:spacing w:after="120" w:line="276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15DB">
                    <w:rPr>
                      <w:rFonts w:ascii="Arial" w:hAnsi="Arial" w:cs="Arial"/>
                      <w:sz w:val="16"/>
                      <w:szCs w:val="16"/>
                    </w:rPr>
                    <w:t>Name:</w:t>
                  </w:r>
                  <w:r w:rsidRPr="00C915DB">
                    <w:rPr>
                      <w:rFonts w:ascii="Arial" w:hAnsi="Arial" w:cs="Arial"/>
                      <w:sz w:val="16"/>
                      <w:szCs w:val="16"/>
                    </w:rPr>
                    <w:tab/>
                    <w:t>Signature:</w:t>
                  </w:r>
                  <w:r w:rsidRPr="00C915DB">
                    <w:rPr>
                      <w:rFonts w:ascii="Arial" w:hAnsi="Arial" w:cs="Arial"/>
                      <w:sz w:val="16"/>
                      <w:szCs w:val="16"/>
                    </w:rPr>
                    <w:tab/>
                    <w:t>Date:</w:t>
                  </w:r>
                </w:p>
              </w:tc>
              <w:tc>
                <w:tcPr>
                  <w:tcW w:w="7823" w:type="dxa"/>
                </w:tcPr>
                <w:p w14:paraId="38044F60" w14:textId="77777777" w:rsidR="00742FA9" w:rsidRPr="00C915DB" w:rsidRDefault="00742FA9" w:rsidP="00742FA9">
                  <w:pPr>
                    <w:tabs>
                      <w:tab w:val="left" w:pos="2869"/>
                      <w:tab w:val="left" w:pos="5562"/>
                    </w:tabs>
                    <w:spacing w:after="120" w:line="276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15DB">
                    <w:rPr>
                      <w:rFonts w:ascii="Arial" w:hAnsi="Arial" w:cs="Arial"/>
                      <w:sz w:val="16"/>
                      <w:szCs w:val="16"/>
                    </w:rPr>
                    <w:t>Name:</w:t>
                  </w:r>
                  <w:r w:rsidRPr="00C915DB">
                    <w:rPr>
                      <w:rFonts w:ascii="Arial" w:hAnsi="Arial" w:cs="Arial"/>
                      <w:sz w:val="16"/>
                      <w:szCs w:val="16"/>
                    </w:rPr>
                    <w:tab/>
                    <w:t>Signature:</w:t>
                  </w:r>
                  <w:r w:rsidRPr="00C915DB">
                    <w:rPr>
                      <w:rFonts w:ascii="Arial" w:hAnsi="Arial" w:cs="Arial"/>
                      <w:sz w:val="16"/>
                      <w:szCs w:val="16"/>
                    </w:rPr>
                    <w:tab/>
                    <w:t>Date:</w:t>
                  </w:r>
                </w:p>
              </w:tc>
            </w:tr>
          </w:tbl>
          <w:p w14:paraId="1AEC02AC" w14:textId="77777777" w:rsidR="00742FA9" w:rsidRPr="004173BE" w:rsidRDefault="00742FA9" w:rsidP="00742FA9">
            <w:pPr>
              <w:autoSpaceDE w:val="0"/>
              <w:autoSpaceDN w:val="0"/>
              <w:adjustRightInd w:val="0"/>
              <w:spacing w:after="0"/>
              <w:jc w:val="center"/>
              <w:rPr>
                <w:sz w:val="18"/>
                <w:szCs w:val="18"/>
              </w:rPr>
            </w:pPr>
            <w:bookmarkStart w:id="0" w:name="_GoBack"/>
            <w:r>
              <w:rPr>
                <w:noProof/>
                <w:lang w:eastAsia="en-AU"/>
              </w:rPr>
              <w:drawing>
                <wp:anchor distT="0" distB="0" distL="114300" distR="114300" simplePos="0" relativeHeight="251658240" behindDoc="1" locked="0" layoutInCell="1" allowOverlap="1" wp14:anchorId="6FAA7370" wp14:editId="20A32187">
                  <wp:simplePos x="0" y="0"/>
                  <wp:positionH relativeFrom="column">
                    <wp:posOffset>3114675</wp:posOffset>
                  </wp:positionH>
                  <wp:positionV relativeFrom="paragraph">
                    <wp:posOffset>981710</wp:posOffset>
                  </wp:positionV>
                  <wp:extent cx="3590925" cy="2276475"/>
                  <wp:effectExtent l="0" t="0" r="9525" b="9525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0925" cy="2276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</w:p>
        </w:tc>
      </w:tr>
      <w:tr w:rsidR="00742FA9" w:rsidRPr="00A50D7D" w14:paraId="6FBDDD6D" w14:textId="77777777" w:rsidTr="00742FA9">
        <w:trPr>
          <w:cantSplit/>
          <w:trHeight w:val="273"/>
        </w:trPr>
        <w:tc>
          <w:tcPr>
            <w:tcW w:w="5000" w:type="pct"/>
            <w:vMerge/>
          </w:tcPr>
          <w:p w14:paraId="0CA9F8E3" w14:textId="77777777" w:rsidR="00742FA9" w:rsidRPr="00A50D7D" w:rsidRDefault="00742FA9" w:rsidP="00742FA9">
            <w:pPr>
              <w:spacing w:after="0"/>
            </w:pPr>
          </w:p>
        </w:tc>
      </w:tr>
      <w:tr w:rsidR="00742FA9" w:rsidRPr="00A50D7D" w14:paraId="17B33292" w14:textId="77777777" w:rsidTr="00742FA9">
        <w:trPr>
          <w:cantSplit/>
          <w:trHeight w:val="433"/>
        </w:trPr>
        <w:tc>
          <w:tcPr>
            <w:tcW w:w="5000" w:type="pct"/>
            <w:vMerge/>
          </w:tcPr>
          <w:p w14:paraId="61E48AF1" w14:textId="77777777" w:rsidR="00742FA9" w:rsidRPr="00A50D7D" w:rsidRDefault="00742FA9" w:rsidP="00742FA9"/>
        </w:tc>
      </w:tr>
      <w:tr w:rsidR="00742FA9" w:rsidRPr="00A50D7D" w14:paraId="4D394BA7" w14:textId="77777777" w:rsidTr="00742FA9">
        <w:trPr>
          <w:cantSplit/>
          <w:trHeight w:val="433"/>
        </w:trPr>
        <w:tc>
          <w:tcPr>
            <w:tcW w:w="5000" w:type="pct"/>
            <w:vMerge/>
          </w:tcPr>
          <w:p w14:paraId="50A7B78C" w14:textId="77777777" w:rsidR="00742FA9" w:rsidRPr="00A50D7D" w:rsidRDefault="00742FA9" w:rsidP="00742FA9"/>
        </w:tc>
      </w:tr>
      <w:tr w:rsidR="00742FA9" w:rsidRPr="00A50D7D" w14:paraId="7A5DF151" w14:textId="77777777" w:rsidTr="00742FA9">
        <w:trPr>
          <w:cantSplit/>
          <w:trHeight w:val="433"/>
        </w:trPr>
        <w:tc>
          <w:tcPr>
            <w:tcW w:w="5000" w:type="pct"/>
            <w:vMerge/>
          </w:tcPr>
          <w:p w14:paraId="2A181EAF" w14:textId="77777777" w:rsidR="00742FA9" w:rsidRPr="00A50D7D" w:rsidRDefault="00742FA9" w:rsidP="00742FA9"/>
        </w:tc>
      </w:tr>
      <w:tr w:rsidR="00742FA9" w:rsidRPr="00A50D7D" w14:paraId="6D21F70E" w14:textId="77777777" w:rsidTr="00742FA9">
        <w:trPr>
          <w:cantSplit/>
          <w:trHeight w:val="433"/>
        </w:trPr>
        <w:tc>
          <w:tcPr>
            <w:tcW w:w="5000" w:type="pct"/>
            <w:vMerge/>
          </w:tcPr>
          <w:p w14:paraId="00FFB727" w14:textId="77777777" w:rsidR="00742FA9" w:rsidRPr="00A50D7D" w:rsidRDefault="00742FA9" w:rsidP="00742FA9"/>
        </w:tc>
      </w:tr>
      <w:tr w:rsidR="00742FA9" w:rsidRPr="00A50D7D" w14:paraId="395897B5" w14:textId="77777777" w:rsidTr="00742FA9">
        <w:trPr>
          <w:trHeight w:val="433"/>
        </w:trPr>
        <w:tc>
          <w:tcPr>
            <w:tcW w:w="5000" w:type="pct"/>
            <w:vMerge/>
          </w:tcPr>
          <w:p w14:paraId="4B0FD484" w14:textId="77777777" w:rsidR="00742FA9" w:rsidRPr="00A50D7D" w:rsidRDefault="00742FA9" w:rsidP="00742FA9"/>
        </w:tc>
      </w:tr>
      <w:tr w:rsidR="00742FA9" w:rsidRPr="00A50D7D" w14:paraId="7C94D4D0" w14:textId="77777777" w:rsidTr="00742FA9">
        <w:trPr>
          <w:trHeight w:val="433"/>
        </w:trPr>
        <w:tc>
          <w:tcPr>
            <w:tcW w:w="5000" w:type="pct"/>
            <w:vMerge/>
          </w:tcPr>
          <w:p w14:paraId="16C0C6BC" w14:textId="77777777" w:rsidR="00742FA9" w:rsidRPr="00A50D7D" w:rsidRDefault="00742FA9" w:rsidP="00742FA9"/>
        </w:tc>
      </w:tr>
      <w:tr w:rsidR="00742FA9" w:rsidRPr="00A50D7D" w14:paraId="652A2D0E" w14:textId="77777777" w:rsidTr="00742FA9">
        <w:trPr>
          <w:cantSplit/>
          <w:trHeight w:val="433"/>
        </w:trPr>
        <w:tc>
          <w:tcPr>
            <w:tcW w:w="5000" w:type="pct"/>
            <w:vMerge/>
          </w:tcPr>
          <w:p w14:paraId="74B52A71" w14:textId="77777777" w:rsidR="00742FA9" w:rsidRPr="00A50D7D" w:rsidRDefault="00742FA9" w:rsidP="00742FA9"/>
        </w:tc>
      </w:tr>
      <w:tr w:rsidR="00742FA9" w:rsidRPr="00A50D7D" w14:paraId="4F6CEBE7" w14:textId="77777777" w:rsidTr="00742FA9">
        <w:trPr>
          <w:cantSplit/>
          <w:trHeight w:val="433"/>
        </w:trPr>
        <w:tc>
          <w:tcPr>
            <w:tcW w:w="5000" w:type="pct"/>
            <w:vMerge/>
          </w:tcPr>
          <w:p w14:paraId="1E0F639B" w14:textId="77777777" w:rsidR="00742FA9" w:rsidRPr="00A50D7D" w:rsidRDefault="00742FA9" w:rsidP="00742FA9"/>
        </w:tc>
      </w:tr>
      <w:tr w:rsidR="00742FA9" w:rsidRPr="00A50D7D" w14:paraId="2254DF4E" w14:textId="77777777" w:rsidTr="00742FA9">
        <w:trPr>
          <w:cantSplit/>
          <w:trHeight w:val="433"/>
        </w:trPr>
        <w:tc>
          <w:tcPr>
            <w:tcW w:w="5000" w:type="pct"/>
            <w:vMerge/>
          </w:tcPr>
          <w:p w14:paraId="20A2D868" w14:textId="77777777" w:rsidR="00742FA9" w:rsidRPr="00A50D7D" w:rsidRDefault="00742FA9" w:rsidP="00742FA9"/>
        </w:tc>
      </w:tr>
      <w:tr w:rsidR="00742FA9" w:rsidRPr="00A50D7D" w14:paraId="1397E1DA" w14:textId="77777777" w:rsidTr="00742FA9">
        <w:trPr>
          <w:cantSplit/>
          <w:trHeight w:val="433"/>
        </w:trPr>
        <w:tc>
          <w:tcPr>
            <w:tcW w:w="5000" w:type="pct"/>
            <w:vMerge/>
          </w:tcPr>
          <w:p w14:paraId="2D077ECA" w14:textId="77777777" w:rsidR="00742FA9" w:rsidRPr="00A50D7D" w:rsidRDefault="00742FA9" w:rsidP="00742FA9"/>
        </w:tc>
      </w:tr>
      <w:tr w:rsidR="00742FA9" w:rsidRPr="00A50D7D" w14:paraId="1C78FE8D" w14:textId="77777777" w:rsidTr="00742FA9">
        <w:trPr>
          <w:cantSplit/>
          <w:trHeight w:val="433"/>
        </w:trPr>
        <w:tc>
          <w:tcPr>
            <w:tcW w:w="5000" w:type="pct"/>
            <w:vMerge/>
          </w:tcPr>
          <w:p w14:paraId="44C03333" w14:textId="77777777" w:rsidR="00742FA9" w:rsidRPr="00A50D7D" w:rsidRDefault="00742FA9" w:rsidP="00742FA9"/>
        </w:tc>
      </w:tr>
      <w:tr w:rsidR="00742FA9" w:rsidRPr="00A50D7D" w14:paraId="2DEA85A1" w14:textId="77777777" w:rsidTr="00742FA9">
        <w:trPr>
          <w:cantSplit/>
          <w:trHeight w:val="433"/>
        </w:trPr>
        <w:tc>
          <w:tcPr>
            <w:tcW w:w="5000" w:type="pct"/>
            <w:vMerge/>
          </w:tcPr>
          <w:p w14:paraId="68CA2496" w14:textId="77777777" w:rsidR="00742FA9" w:rsidRPr="00A50D7D" w:rsidRDefault="00742FA9" w:rsidP="00742FA9"/>
        </w:tc>
      </w:tr>
      <w:tr w:rsidR="00742FA9" w:rsidRPr="00A50D7D" w14:paraId="5FDDF3DC" w14:textId="77777777" w:rsidTr="00742FA9">
        <w:trPr>
          <w:cantSplit/>
          <w:trHeight w:val="433"/>
        </w:trPr>
        <w:tc>
          <w:tcPr>
            <w:tcW w:w="5000" w:type="pct"/>
            <w:vMerge/>
          </w:tcPr>
          <w:p w14:paraId="191543FD" w14:textId="77777777" w:rsidR="00742FA9" w:rsidRPr="00A50D7D" w:rsidRDefault="00742FA9" w:rsidP="00742FA9"/>
        </w:tc>
      </w:tr>
    </w:tbl>
    <w:p w14:paraId="4F1B640C" w14:textId="77777777" w:rsidR="00542EA6" w:rsidRPr="00542EA6" w:rsidRDefault="00542EA6" w:rsidP="00742FA9"/>
    <w:sectPr w:rsidR="00542EA6" w:rsidRPr="00542EA6" w:rsidSect="009D3835">
      <w:pgSz w:w="16838" w:h="11906" w:orient="landscape" w:code="9"/>
      <w:pgMar w:top="1134" w:right="567" w:bottom="851" w:left="56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37CF4D" w14:textId="77777777" w:rsidR="000B1B9E" w:rsidRDefault="000B1B9E" w:rsidP="008E2922">
      <w:r>
        <w:separator/>
      </w:r>
    </w:p>
  </w:endnote>
  <w:endnote w:type="continuationSeparator" w:id="0">
    <w:p w14:paraId="3742138C" w14:textId="77777777" w:rsidR="000B1B9E" w:rsidRDefault="000B1B9E" w:rsidP="008E2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0000000000000000000"/>
    <w:charset w:val="00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85"/>
      <w:gridCol w:w="3485"/>
      <w:gridCol w:w="3095"/>
      <w:gridCol w:w="5103"/>
    </w:tblGrid>
    <w:tr w:rsidR="009D3835" w:rsidRPr="00AA5AD2" w14:paraId="5EC2580B" w14:textId="77777777" w:rsidTr="00E52EF2">
      <w:trPr>
        <w:trHeight w:val="90"/>
      </w:trPr>
      <w:tc>
        <w:tcPr>
          <w:tcW w:w="3485" w:type="dxa"/>
        </w:tcPr>
        <w:p w14:paraId="4788657D" w14:textId="07A5C0D1" w:rsidR="009D3835" w:rsidRPr="00AA5AD2" w:rsidRDefault="009D3835" w:rsidP="009D3835">
          <w:pPr>
            <w:pStyle w:val="FooterText"/>
          </w:pPr>
          <w:r>
            <w:t>Revision No: 1</w:t>
          </w:r>
        </w:p>
      </w:tc>
      <w:tc>
        <w:tcPr>
          <w:tcW w:w="6580" w:type="dxa"/>
          <w:gridSpan w:val="2"/>
        </w:tcPr>
        <w:p w14:paraId="56AA42E0" w14:textId="23376C88" w:rsidR="009D3835" w:rsidRPr="00AA5AD2" w:rsidRDefault="009D3835" w:rsidP="009D3835">
          <w:pPr>
            <w:pStyle w:val="FooterText"/>
            <w:jc w:val="center"/>
          </w:pPr>
          <w:r>
            <w:t>Document Number: JH-</w:t>
          </w:r>
          <w:proofErr w:type="spellStart"/>
          <w:r>
            <w:t>FRM</w:t>
          </w:r>
          <w:proofErr w:type="spellEnd"/>
          <w:r>
            <w:t>-</w:t>
          </w:r>
          <w:proofErr w:type="spellStart"/>
          <w:r>
            <w:t>PAE</w:t>
          </w:r>
          <w:proofErr w:type="spellEnd"/>
          <w:r>
            <w:t>-001-69</w:t>
          </w:r>
        </w:p>
      </w:tc>
      <w:tc>
        <w:tcPr>
          <w:tcW w:w="5103" w:type="dxa"/>
        </w:tcPr>
        <w:p w14:paraId="5CD47CBD" w14:textId="77777777" w:rsidR="009D3835" w:rsidRPr="00AA5AD2" w:rsidRDefault="009D3835" w:rsidP="009D3835">
          <w:pPr>
            <w:pStyle w:val="FooterText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700468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 xml:space="preserve"> NUMPAGES  \# "0"  \* MERGEFORMAT </w:instrText>
          </w:r>
          <w:r>
            <w:fldChar w:fldCharType="separate"/>
          </w:r>
          <w:r w:rsidR="00700468" w:rsidRPr="00700468">
            <w:rPr>
              <w:noProof/>
              <w:szCs w:val="18"/>
            </w:rPr>
            <w:t>2</w:t>
          </w:r>
          <w:r>
            <w:fldChar w:fldCharType="end"/>
          </w:r>
        </w:p>
      </w:tc>
    </w:tr>
    <w:tr w:rsidR="009D3835" w:rsidRPr="00AA5AD2" w14:paraId="21558D58" w14:textId="77777777" w:rsidTr="00E52EF2">
      <w:trPr>
        <w:trHeight w:val="90"/>
      </w:trPr>
      <w:tc>
        <w:tcPr>
          <w:tcW w:w="15168" w:type="dxa"/>
          <w:gridSpan w:val="4"/>
          <w:vAlign w:val="center"/>
        </w:tcPr>
        <w:p w14:paraId="60B881B9" w14:textId="77777777" w:rsidR="009D3835" w:rsidRPr="00AA5AD2" w:rsidRDefault="009D3835" w:rsidP="009D3835">
          <w:pPr>
            <w:pStyle w:val="FooterText"/>
            <w:jc w:val="center"/>
          </w:pPr>
          <w:r w:rsidRPr="00F10E1A">
            <w:t>When printed this document is an uncontrolled version and must be checked against the IMS electronic version for validity</w:t>
          </w:r>
        </w:p>
      </w:tc>
    </w:tr>
    <w:tr w:rsidR="009D3835" w:rsidRPr="00AA5AD2" w14:paraId="7E528DC5" w14:textId="77777777" w:rsidTr="00E52EF2">
      <w:trPr>
        <w:trHeight w:val="90"/>
      </w:trPr>
      <w:tc>
        <w:tcPr>
          <w:tcW w:w="3485" w:type="dxa"/>
        </w:tcPr>
        <w:p w14:paraId="6A1C3B76" w14:textId="7CE2C89F" w:rsidR="009D3835" w:rsidRPr="00AA5AD2" w:rsidRDefault="009D3835" w:rsidP="009D3835">
          <w:pPr>
            <w:pStyle w:val="FooterText"/>
          </w:pPr>
          <w:r>
            <w:t>Issue Date: 20/05/2015</w:t>
          </w:r>
        </w:p>
      </w:tc>
      <w:tc>
        <w:tcPr>
          <w:tcW w:w="3485" w:type="dxa"/>
        </w:tcPr>
        <w:p w14:paraId="58221D8B" w14:textId="77777777" w:rsidR="009D3835" w:rsidRPr="00AA5AD2" w:rsidRDefault="009D3835" w:rsidP="009D3835">
          <w:pPr>
            <w:pStyle w:val="FooterText"/>
          </w:pPr>
        </w:p>
      </w:tc>
      <w:tc>
        <w:tcPr>
          <w:tcW w:w="8198" w:type="dxa"/>
          <w:gridSpan w:val="2"/>
        </w:tcPr>
        <w:p w14:paraId="2FD44B1E" w14:textId="77777777" w:rsidR="009D3835" w:rsidRPr="00AA5AD2" w:rsidRDefault="009D3835" w:rsidP="009D3835">
          <w:pPr>
            <w:pStyle w:val="FooterText"/>
            <w:jc w:val="right"/>
          </w:pPr>
          <w:r>
            <w:t xml:space="preserve">Printed: </w:t>
          </w:r>
          <w:r>
            <w:fldChar w:fldCharType="begin"/>
          </w:r>
          <w:r>
            <w:instrText xml:space="preserve"> PRINTDATE  \@ "dd/MM/yyyy"  \* MERGEFORMAT </w:instrText>
          </w:r>
          <w:r>
            <w:fldChar w:fldCharType="separate"/>
          </w:r>
          <w:r>
            <w:rPr>
              <w:noProof/>
            </w:rPr>
            <w:t>07/04/2014</w:t>
          </w:r>
          <w:r>
            <w:fldChar w:fldCharType="end"/>
          </w:r>
        </w:p>
      </w:tc>
    </w:tr>
  </w:tbl>
  <w:p w14:paraId="1A396A8D" w14:textId="0A7A0F33" w:rsidR="00CC3DB4" w:rsidRPr="009D3835" w:rsidRDefault="00CC3DB4" w:rsidP="009D3835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87CF2F" w14:textId="77777777" w:rsidR="000B1B9E" w:rsidRDefault="000B1B9E" w:rsidP="008E2922">
      <w:r>
        <w:separator/>
      </w:r>
    </w:p>
  </w:footnote>
  <w:footnote w:type="continuationSeparator" w:id="0">
    <w:p w14:paraId="559C8A5A" w14:textId="77777777" w:rsidR="000B1B9E" w:rsidRDefault="000B1B9E" w:rsidP="008E2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6449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13188"/>
    </w:tblGrid>
    <w:tr w:rsidR="009D3835" w14:paraId="599EEE10" w14:textId="77777777" w:rsidTr="009D3835">
      <w:trPr>
        <w:trHeight w:val="848"/>
      </w:trPr>
      <w:tc>
        <w:tcPr>
          <w:tcW w:w="3261" w:type="dxa"/>
          <w:vMerge w:val="restart"/>
        </w:tcPr>
        <w:p w14:paraId="64906CEE" w14:textId="77777777" w:rsidR="009D3835" w:rsidRDefault="009D3835" w:rsidP="009D3835">
          <w:pPr>
            <w:pStyle w:val="Header"/>
            <w:spacing w:before="240"/>
          </w:pPr>
          <w:r>
            <w:rPr>
              <w:noProof/>
              <w:lang w:eastAsia="en-AU"/>
            </w:rPr>
            <w:drawing>
              <wp:inline distT="0" distB="0" distL="0" distR="0" wp14:anchorId="23BF2FFC" wp14:editId="78A0A3A5">
                <wp:extent cx="1461600" cy="702488"/>
                <wp:effectExtent l="0" t="0" r="5715" b="254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John Holland Logo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600" cy="7024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sdt>
        <w:sdtPr>
          <w:id w:val="-1021707235"/>
        </w:sdtPr>
        <w:sdtEndPr/>
        <w:sdtContent>
          <w:tc>
            <w:tcPr>
              <w:tcW w:w="13188" w:type="dxa"/>
              <w:shd w:val="clear" w:color="auto" w:fill="6CB33F"/>
              <w:vAlign w:val="center"/>
            </w:tcPr>
            <w:p w14:paraId="13AFC82C" w14:textId="5B23F3DB" w:rsidR="009D3835" w:rsidRPr="00A1627A" w:rsidRDefault="009D3835" w:rsidP="009D3835">
              <w:pPr>
                <w:pStyle w:val="FormTitleHeader"/>
              </w:pPr>
              <w:r>
                <w:t>FUEL TRUCK PLANT PRE-ACCEPTANCE CHECKLIST</w:t>
              </w:r>
            </w:p>
          </w:tc>
        </w:sdtContent>
      </w:sdt>
    </w:tr>
    <w:tr w:rsidR="009D3835" w14:paraId="09479E4F" w14:textId="77777777" w:rsidTr="009D3835">
      <w:trPr>
        <w:trHeight w:val="847"/>
      </w:trPr>
      <w:tc>
        <w:tcPr>
          <w:tcW w:w="3261" w:type="dxa"/>
          <w:vMerge/>
        </w:tcPr>
        <w:p w14:paraId="411FD0DA" w14:textId="77777777" w:rsidR="009D3835" w:rsidRDefault="009D3835" w:rsidP="009D3835">
          <w:pPr>
            <w:pStyle w:val="Header"/>
            <w:spacing w:before="240"/>
          </w:pPr>
        </w:p>
      </w:tc>
      <w:tc>
        <w:tcPr>
          <w:tcW w:w="13188" w:type="dxa"/>
          <w:shd w:val="clear" w:color="auto" w:fill="6CB33F"/>
        </w:tcPr>
        <w:p w14:paraId="7C9C0A64" w14:textId="277BA0F6" w:rsidR="009D3835" w:rsidRPr="00562556" w:rsidRDefault="009D3835" w:rsidP="009D3835">
          <w:pPr>
            <w:pStyle w:val="FormDescription"/>
            <w:rPr>
              <w:sz w:val="40"/>
            </w:rPr>
          </w:pPr>
          <w:r w:rsidRPr="00F91735">
            <w:rPr>
              <w:rStyle w:val="FormDescriptionChar"/>
            </w:rPr>
            <mc:AlternateContent>
              <mc:Choice Requires="wps">
                <w:drawing>
                  <wp:anchor distT="0" distB="0" distL="114300" distR="114300" simplePos="0" relativeHeight="251659264" behindDoc="1" locked="0" layoutInCell="1" allowOverlap="1" wp14:anchorId="45B2ED9F" wp14:editId="6306067F">
                    <wp:simplePos x="0" y="0"/>
                    <wp:positionH relativeFrom="column">
                      <wp:posOffset>7983220</wp:posOffset>
                    </wp:positionH>
                    <wp:positionV relativeFrom="paragraph">
                      <wp:posOffset>481965</wp:posOffset>
                    </wp:positionV>
                    <wp:extent cx="323850" cy="6276975"/>
                    <wp:effectExtent l="0" t="0" r="0" b="9525"/>
                    <wp:wrapNone/>
                    <wp:docPr id="2" name="Rectangle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23850" cy="6276975"/>
                            </a:xfrm>
                            <a:prstGeom prst="rect">
                              <a:avLst/>
                            </a:prstGeom>
                            <a:solidFill>
                              <a:srgbClr val="6CB33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2F889629" id="Rectangle 2" o:spid="_x0000_s1026" style="position:absolute;margin-left:628.6pt;margin-top:37.95pt;width:25.5pt;height:494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" fillcolor="#6cb33f" stroked="f" strokeweight="2pt"/>
                </w:pict>
              </mc:Fallback>
            </mc:AlternateContent>
          </w:r>
          <w:sdt>
            <w:sdtPr>
              <w:rPr>
                <w:rStyle w:val="FormDescriptionChar"/>
              </w:rPr>
              <w:id w:val="1443963001"/>
            </w:sdtPr>
            <w:sdtEndPr>
              <w:rPr>
                <w:rStyle w:val="DefaultParagraphFont"/>
                <w:sz w:val="40"/>
              </w:rPr>
            </w:sdtEndPr>
            <w:sdtContent>
              <w:r>
                <w:rPr>
                  <w:rStyle w:val="FormDescriptionChar"/>
                </w:rPr>
                <w:t xml:space="preserve"> </w:t>
              </w:r>
            </w:sdtContent>
          </w:sdt>
        </w:p>
      </w:tc>
    </w:tr>
  </w:tbl>
  <w:p w14:paraId="0216CE9D" w14:textId="77777777" w:rsidR="004135DA" w:rsidRPr="009D3835" w:rsidRDefault="004135DA" w:rsidP="009D3835">
    <w:pPr>
      <w:pStyle w:val="Header"/>
      <w:rPr>
        <w:sz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D508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F15107C"/>
    <w:multiLevelType w:val="hybridMultilevel"/>
    <w:tmpl w:val="5AA27EDC"/>
    <w:lvl w:ilvl="0" w:tplc="A22E6704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5323D"/>
    <w:multiLevelType w:val="hybridMultilevel"/>
    <w:tmpl w:val="0C209298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22925"/>
    <w:multiLevelType w:val="hybridMultilevel"/>
    <w:tmpl w:val="58E6F744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B71648"/>
    <w:multiLevelType w:val="hybridMultilevel"/>
    <w:tmpl w:val="F6F4AB72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D9264C"/>
    <w:multiLevelType w:val="hybridMultilevel"/>
    <w:tmpl w:val="F6F4AB72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FB6833"/>
    <w:multiLevelType w:val="hybridMultilevel"/>
    <w:tmpl w:val="354AE414"/>
    <w:lvl w:ilvl="0" w:tplc="21342A9E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2A7E03"/>
    <w:multiLevelType w:val="hybridMultilevel"/>
    <w:tmpl w:val="242E5CD0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610DF4"/>
    <w:multiLevelType w:val="multilevel"/>
    <w:tmpl w:val="6D0493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DCAStepsText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0AB6B9F"/>
    <w:multiLevelType w:val="hybridMultilevel"/>
    <w:tmpl w:val="12745004"/>
    <w:lvl w:ilvl="0" w:tplc="99FAAE70">
      <w:start w:val="2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7145B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5BD241D9"/>
    <w:multiLevelType w:val="hybridMultilevel"/>
    <w:tmpl w:val="BDF63554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3B3805"/>
    <w:multiLevelType w:val="hybridMultilevel"/>
    <w:tmpl w:val="AB86BCD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DB2466"/>
    <w:multiLevelType w:val="hybridMultilevel"/>
    <w:tmpl w:val="CAD25E20"/>
    <w:lvl w:ilvl="0" w:tplc="A22261BC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594ED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71A0B4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CAB244D"/>
    <w:multiLevelType w:val="hybridMultilevel"/>
    <w:tmpl w:val="9F203BA0"/>
    <w:lvl w:ilvl="0" w:tplc="F162D4EC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10"/>
  </w:num>
  <w:num w:numId="4">
    <w:abstractNumId w:val="15"/>
  </w:num>
  <w:num w:numId="5">
    <w:abstractNumId w:val="14"/>
  </w:num>
  <w:num w:numId="6">
    <w:abstractNumId w:val="16"/>
  </w:num>
  <w:num w:numId="7">
    <w:abstractNumId w:val="8"/>
  </w:num>
  <w:num w:numId="8">
    <w:abstractNumId w:val="12"/>
  </w:num>
  <w:num w:numId="9">
    <w:abstractNumId w:val="3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2"/>
  </w:num>
  <w:num w:numId="13">
    <w:abstractNumId w:val="11"/>
  </w:num>
  <w:num w:numId="14">
    <w:abstractNumId w:val="4"/>
  </w:num>
  <w:num w:numId="15">
    <w:abstractNumId w:val="5"/>
  </w:num>
  <w:num w:numId="16">
    <w:abstractNumId w:val="9"/>
  </w:num>
  <w:num w:numId="17">
    <w:abstractNumId w:val="1"/>
  </w:num>
  <w:num w:numId="18">
    <w:abstractNumId w:val="13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/>
  <w:attachedTemplate r:id="rId1"/>
  <w:linkStyles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207"/>
    <w:rsid w:val="000212B4"/>
    <w:rsid w:val="00025812"/>
    <w:rsid w:val="00044A5F"/>
    <w:rsid w:val="000577DF"/>
    <w:rsid w:val="00063986"/>
    <w:rsid w:val="000677CB"/>
    <w:rsid w:val="00094894"/>
    <w:rsid w:val="000B1A22"/>
    <w:rsid w:val="000B1B9E"/>
    <w:rsid w:val="00120843"/>
    <w:rsid w:val="0018668E"/>
    <w:rsid w:val="001B0027"/>
    <w:rsid w:val="00233C26"/>
    <w:rsid w:val="00313078"/>
    <w:rsid w:val="00316FE7"/>
    <w:rsid w:val="003434CA"/>
    <w:rsid w:val="00362CA1"/>
    <w:rsid w:val="00373C45"/>
    <w:rsid w:val="00381926"/>
    <w:rsid w:val="003F749E"/>
    <w:rsid w:val="0041163C"/>
    <w:rsid w:val="004135DA"/>
    <w:rsid w:val="00446BB2"/>
    <w:rsid w:val="004E583E"/>
    <w:rsid w:val="004E7DF7"/>
    <w:rsid w:val="00530830"/>
    <w:rsid w:val="00532CB8"/>
    <w:rsid w:val="00542EA6"/>
    <w:rsid w:val="005552E6"/>
    <w:rsid w:val="00592028"/>
    <w:rsid w:val="005D2265"/>
    <w:rsid w:val="005E3EED"/>
    <w:rsid w:val="005E736A"/>
    <w:rsid w:val="006105B9"/>
    <w:rsid w:val="00616A86"/>
    <w:rsid w:val="00632D18"/>
    <w:rsid w:val="00633BB7"/>
    <w:rsid w:val="00647BA3"/>
    <w:rsid w:val="006601BF"/>
    <w:rsid w:val="00690C52"/>
    <w:rsid w:val="006967D0"/>
    <w:rsid w:val="00700468"/>
    <w:rsid w:val="00710DC5"/>
    <w:rsid w:val="00734E03"/>
    <w:rsid w:val="00742FA9"/>
    <w:rsid w:val="00757367"/>
    <w:rsid w:val="00776907"/>
    <w:rsid w:val="007C6ED8"/>
    <w:rsid w:val="007E167B"/>
    <w:rsid w:val="007F4D9B"/>
    <w:rsid w:val="00801D3D"/>
    <w:rsid w:val="00821E48"/>
    <w:rsid w:val="00851D8F"/>
    <w:rsid w:val="0086390C"/>
    <w:rsid w:val="0087568B"/>
    <w:rsid w:val="008A100B"/>
    <w:rsid w:val="008C0639"/>
    <w:rsid w:val="008C20F4"/>
    <w:rsid w:val="008E1EE1"/>
    <w:rsid w:val="008E2922"/>
    <w:rsid w:val="008F1796"/>
    <w:rsid w:val="00904111"/>
    <w:rsid w:val="00905B2B"/>
    <w:rsid w:val="009066F9"/>
    <w:rsid w:val="00932D1E"/>
    <w:rsid w:val="00952229"/>
    <w:rsid w:val="00956C7A"/>
    <w:rsid w:val="00964FE9"/>
    <w:rsid w:val="00991F77"/>
    <w:rsid w:val="009A3143"/>
    <w:rsid w:val="009A7654"/>
    <w:rsid w:val="009C6171"/>
    <w:rsid w:val="009D08A1"/>
    <w:rsid w:val="009D3835"/>
    <w:rsid w:val="00A003F2"/>
    <w:rsid w:val="00A2403B"/>
    <w:rsid w:val="00A80001"/>
    <w:rsid w:val="00AD352D"/>
    <w:rsid w:val="00AD36BD"/>
    <w:rsid w:val="00AE6098"/>
    <w:rsid w:val="00AF0DD9"/>
    <w:rsid w:val="00AF6622"/>
    <w:rsid w:val="00B009B1"/>
    <w:rsid w:val="00B737D0"/>
    <w:rsid w:val="00B77171"/>
    <w:rsid w:val="00BE14B8"/>
    <w:rsid w:val="00BE556E"/>
    <w:rsid w:val="00C219B6"/>
    <w:rsid w:val="00C253B3"/>
    <w:rsid w:val="00C423C5"/>
    <w:rsid w:val="00C53669"/>
    <w:rsid w:val="00C86207"/>
    <w:rsid w:val="00CA4677"/>
    <w:rsid w:val="00CA46DE"/>
    <w:rsid w:val="00CC3DB4"/>
    <w:rsid w:val="00D02CED"/>
    <w:rsid w:val="00D12E7E"/>
    <w:rsid w:val="00D4343E"/>
    <w:rsid w:val="00DA6D4D"/>
    <w:rsid w:val="00DA6E2D"/>
    <w:rsid w:val="00DD2F70"/>
    <w:rsid w:val="00E530BF"/>
    <w:rsid w:val="00E7122A"/>
    <w:rsid w:val="00E86BB2"/>
    <w:rsid w:val="00E911A6"/>
    <w:rsid w:val="00EA199E"/>
    <w:rsid w:val="00EB1006"/>
    <w:rsid w:val="00ED0358"/>
    <w:rsid w:val="00ED3E04"/>
    <w:rsid w:val="00EF1855"/>
    <w:rsid w:val="00F326C2"/>
    <w:rsid w:val="00F52B22"/>
    <w:rsid w:val="00FC224A"/>
    <w:rsid w:val="00FD2C1C"/>
    <w:rsid w:val="00FE0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216CE1B"/>
  <w15:docId w15:val="{EC068C50-B079-41AB-BD2D-113EE813D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0468"/>
    <w:pPr>
      <w:spacing w:after="160" w:line="259" w:lineRule="auto"/>
    </w:pPr>
    <w:rPr>
      <w:rFonts w:ascii="Helvetica" w:hAnsi="Helvetica"/>
      <w:color w:val="404040" w:themeColor="text1" w:themeTint="BF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105B9"/>
    <w:pPr>
      <w:keepNext/>
      <w:jc w:val="center"/>
      <w:outlineLvl w:val="4"/>
    </w:pPr>
    <w:rPr>
      <w:rFonts w:ascii="Arial" w:hAnsi="Arial" w:cs="Arial"/>
      <w:i/>
      <w:iCs/>
      <w:snapToGrid w:val="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  <w:rsid w:val="0070046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00468"/>
  </w:style>
  <w:style w:type="paragraph" w:styleId="Header">
    <w:name w:val="header"/>
    <w:basedOn w:val="Normal"/>
    <w:link w:val="HeaderChar"/>
    <w:uiPriority w:val="99"/>
    <w:unhideWhenUsed/>
    <w:rsid w:val="007004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0468"/>
    <w:rPr>
      <w:rFonts w:ascii="Helvetica" w:hAnsi="Helvetica"/>
      <w:color w:val="404040" w:themeColor="text1" w:themeTint="BF"/>
    </w:rPr>
  </w:style>
  <w:style w:type="paragraph" w:styleId="Footer">
    <w:name w:val="footer"/>
    <w:basedOn w:val="Normal"/>
    <w:link w:val="FooterChar"/>
    <w:uiPriority w:val="99"/>
    <w:unhideWhenUsed/>
    <w:rsid w:val="007004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0468"/>
    <w:rPr>
      <w:rFonts w:ascii="Helvetica" w:hAnsi="Helvetica"/>
      <w:color w:val="404040" w:themeColor="text1" w:themeTint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04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468"/>
    <w:rPr>
      <w:rFonts w:ascii="Segoe UI" w:hAnsi="Segoe UI" w:cs="Segoe UI"/>
      <w:color w:val="404040" w:themeColor="text1" w:themeTint="BF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700468"/>
    <w:rPr>
      <w:color w:val="808080"/>
    </w:rPr>
  </w:style>
  <w:style w:type="character" w:customStyle="1" w:styleId="Heading5Char">
    <w:name w:val="Heading 5 Char"/>
    <w:basedOn w:val="DefaultParagraphFont"/>
    <w:link w:val="Heading5"/>
    <w:uiPriority w:val="99"/>
    <w:rsid w:val="006105B9"/>
    <w:rPr>
      <w:rFonts w:ascii="Arial" w:eastAsia="Times New Roman" w:hAnsi="Arial" w:cs="Arial"/>
      <w:i/>
      <w:iCs/>
      <w:sz w:val="18"/>
      <w:szCs w:val="18"/>
    </w:rPr>
  </w:style>
  <w:style w:type="table" w:styleId="TableGrid">
    <w:name w:val="Table Grid"/>
    <w:basedOn w:val="TableNormal"/>
    <w:uiPriority w:val="39"/>
    <w:rsid w:val="007004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rstTitleWord">
    <w:name w:val="First Title Word"/>
    <w:basedOn w:val="DefaultParagraphFont"/>
    <w:uiPriority w:val="1"/>
    <w:rsid w:val="00700468"/>
    <w:rPr>
      <w:rFonts w:ascii="Helvetica" w:hAnsi="Helvetica"/>
      <w:b/>
      <w:caps/>
      <w:smallCaps w:val="0"/>
      <w:vanish w:val="0"/>
      <w:color w:val="FF0000"/>
      <w:sz w:val="56"/>
    </w:rPr>
  </w:style>
  <w:style w:type="character" w:customStyle="1" w:styleId="RemainingTitleWords">
    <w:name w:val="Remaining Title Words"/>
    <w:basedOn w:val="DefaultParagraphFont"/>
    <w:uiPriority w:val="1"/>
    <w:rsid w:val="00700468"/>
    <w:rPr>
      <w:rFonts w:ascii="Helvetica" w:hAnsi="Helvetica"/>
      <w:b/>
      <w:caps/>
      <w:smallCaps w:val="0"/>
      <w:vanish w:val="0"/>
      <w:color w:val="404040" w:themeColor="text1" w:themeTint="BF"/>
      <w:sz w:val="56"/>
    </w:rPr>
  </w:style>
  <w:style w:type="character" w:customStyle="1" w:styleId="ProcedureDescription">
    <w:name w:val="Procedure Description"/>
    <w:basedOn w:val="DefaultParagraphFont"/>
    <w:uiPriority w:val="1"/>
    <w:rsid w:val="00700468"/>
    <w:rPr>
      <w:rFonts w:ascii="Helvetica" w:hAnsi="Helvetica"/>
      <w:caps w:val="0"/>
      <w:smallCaps w:val="0"/>
      <w:vanish w:val="0"/>
      <w:color w:val="404040" w:themeColor="text1" w:themeTint="BF"/>
      <w:sz w:val="24"/>
    </w:rPr>
  </w:style>
  <w:style w:type="paragraph" w:customStyle="1" w:styleId="DocumentTypesHeader">
    <w:name w:val="Document Types Header"/>
    <w:basedOn w:val="Footer"/>
    <w:rsid w:val="00700468"/>
    <w:pPr>
      <w:jc w:val="center"/>
    </w:pPr>
    <w:rPr>
      <w:rFonts w:ascii="Arial" w:hAnsi="Arial" w:cs="Arial"/>
      <w:b/>
      <w:caps/>
      <w:color w:val="FFFFFF" w:themeColor="background1"/>
      <w:sz w:val="18"/>
    </w:rPr>
  </w:style>
  <w:style w:type="paragraph" w:customStyle="1" w:styleId="FooterText">
    <w:name w:val="Footer Text"/>
    <w:basedOn w:val="Footer"/>
    <w:qFormat/>
    <w:rsid w:val="00700468"/>
    <w:rPr>
      <w:rFonts w:ascii="Arial" w:hAnsi="Arial" w:cs="Arial"/>
      <w:color w:val="4A442A" w:themeColor="background2" w:themeShade="40"/>
      <w:sz w:val="16"/>
    </w:rPr>
  </w:style>
  <w:style w:type="paragraph" w:customStyle="1" w:styleId="ResponsibilityHeader">
    <w:name w:val="Responsibility Header"/>
    <w:basedOn w:val="Normal"/>
    <w:rsid w:val="00700468"/>
    <w:pPr>
      <w:spacing w:after="0" w:line="276" w:lineRule="auto"/>
      <w:ind w:left="-113"/>
    </w:pPr>
    <w:rPr>
      <w:b/>
      <w:sz w:val="52"/>
    </w:rPr>
  </w:style>
  <w:style w:type="paragraph" w:customStyle="1" w:styleId="InstructionHeading">
    <w:name w:val="Instruction Heading"/>
    <w:link w:val="InstructionHeadingChar"/>
    <w:qFormat/>
    <w:rsid w:val="00700468"/>
    <w:pPr>
      <w:spacing w:after="0" w:line="240" w:lineRule="auto"/>
    </w:pPr>
    <w:rPr>
      <w:rFonts w:ascii="Helvetica" w:hAnsi="Helvetica"/>
      <w:b/>
      <w:color w:val="EE3124"/>
      <w:sz w:val="32"/>
    </w:rPr>
  </w:style>
  <w:style w:type="paragraph" w:customStyle="1" w:styleId="RoleTitleResponsibility">
    <w:name w:val="Role Title Responsibility"/>
    <w:basedOn w:val="Normal"/>
    <w:link w:val="RoleTitleResponsibilityChar"/>
    <w:rsid w:val="00700468"/>
    <w:pPr>
      <w:spacing w:after="0" w:line="240" w:lineRule="auto"/>
    </w:pPr>
    <w:rPr>
      <w:sz w:val="24"/>
    </w:rPr>
  </w:style>
  <w:style w:type="character" w:customStyle="1" w:styleId="RoleTitleResponsibilityChar">
    <w:name w:val="Role Title Responsibility Char"/>
    <w:basedOn w:val="DefaultParagraphFont"/>
    <w:link w:val="RoleTitleResponsibility"/>
    <w:rsid w:val="00700468"/>
    <w:rPr>
      <w:rFonts w:ascii="Helvetica" w:hAnsi="Helvetica"/>
      <w:color w:val="404040" w:themeColor="text1" w:themeTint="BF"/>
      <w:sz w:val="24"/>
    </w:rPr>
  </w:style>
  <w:style w:type="character" w:customStyle="1" w:styleId="InstructionHeadingChar">
    <w:name w:val="Instruction Heading Char"/>
    <w:basedOn w:val="DefaultParagraphFont"/>
    <w:link w:val="InstructionHeading"/>
    <w:rsid w:val="00700468"/>
    <w:rPr>
      <w:rFonts w:ascii="Helvetica" w:hAnsi="Helvetica"/>
      <w:b/>
      <w:color w:val="EE3124"/>
      <w:sz w:val="32"/>
    </w:rPr>
  </w:style>
  <w:style w:type="paragraph" w:styleId="Caption">
    <w:name w:val="caption"/>
    <w:basedOn w:val="Normal"/>
    <w:next w:val="Normal"/>
    <w:uiPriority w:val="35"/>
    <w:unhideWhenUsed/>
    <w:rsid w:val="00700468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customStyle="1" w:styleId="PurposeHeading">
    <w:name w:val="Purpose Heading"/>
    <w:basedOn w:val="Normal"/>
    <w:link w:val="PurposeHeadingChar"/>
    <w:rsid w:val="00700468"/>
    <w:pPr>
      <w:ind w:left="567"/>
    </w:pPr>
    <w:rPr>
      <w:b/>
      <w:caps/>
      <w:sz w:val="52"/>
    </w:rPr>
  </w:style>
  <w:style w:type="character" w:customStyle="1" w:styleId="PurposeHeadingChar">
    <w:name w:val="Purpose Heading Char"/>
    <w:basedOn w:val="DefaultParagraphFont"/>
    <w:link w:val="PurposeHeading"/>
    <w:rsid w:val="00700468"/>
    <w:rPr>
      <w:rFonts w:ascii="Helvetica" w:hAnsi="Helvetica"/>
      <w:b/>
      <w:caps/>
      <w:color w:val="404040" w:themeColor="text1" w:themeTint="BF"/>
      <w:sz w:val="52"/>
    </w:rPr>
  </w:style>
  <w:style w:type="paragraph" w:customStyle="1" w:styleId="PDCATableHeadings">
    <w:name w:val="PDCA Table Headings"/>
    <w:basedOn w:val="Normal"/>
    <w:rsid w:val="00700468"/>
    <w:pPr>
      <w:framePr w:hSpace="180" w:wrap="around" w:vAnchor="text" w:hAnchor="margin" w:x="-299" w:y="1067"/>
      <w:spacing w:after="0" w:line="240" w:lineRule="auto"/>
    </w:pPr>
    <w:rPr>
      <w:color w:val="FFFFFF" w:themeColor="background1"/>
      <w:sz w:val="24"/>
    </w:rPr>
  </w:style>
  <w:style w:type="paragraph" w:customStyle="1" w:styleId="PDCADescriptionText">
    <w:name w:val="PDCA Description Text"/>
    <w:basedOn w:val="Normal"/>
    <w:rsid w:val="00700468"/>
    <w:pPr>
      <w:framePr w:hSpace="180" w:wrap="around" w:vAnchor="text" w:hAnchor="margin" w:x="-299" w:y="1067"/>
      <w:spacing w:after="0" w:line="240" w:lineRule="auto"/>
    </w:pPr>
    <w:rPr>
      <w:sz w:val="18"/>
    </w:rPr>
  </w:style>
  <w:style w:type="paragraph" w:customStyle="1" w:styleId="PDCAResponsibileText">
    <w:name w:val="PDCA Responsibile Text"/>
    <w:basedOn w:val="Normal"/>
    <w:rsid w:val="00700468"/>
    <w:pPr>
      <w:framePr w:hSpace="180" w:wrap="around" w:vAnchor="text" w:hAnchor="margin" w:x="-299" w:y="1067"/>
      <w:spacing w:after="0" w:line="240" w:lineRule="auto"/>
    </w:pPr>
    <w:rPr>
      <w:sz w:val="18"/>
    </w:rPr>
  </w:style>
  <w:style w:type="paragraph" w:customStyle="1" w:styleId="PDCASupportingInfoText">
    <w:name w:val="PDCA Supporting Info Text"/>
    <w:basedOn w:val="Normal"/>
    <w:rsid w:val="00700468"/>
    <w:pPr>
      <w:framePr w:hSpace="180" w:wrap="around" w:vAnchor="text" w:hAnchor="margin" w:x="-299" w:y="1067"/>
      <w:spacing w:after="0" w:line="240" w:lineRule="auto"/>
    </w:pPr>
    <w:rPr>
      <w:color w:val="0000FF"/>
      <w:sz w:val="18"/>
    </w:rPr>
  </w:style>
  <w:style w:type="paragraph" w:customStyle="1" w:styleId="PDCAStepsText">
    <w:name w:val="PDCA Steps Text"/>
    <w:basedOn w:val="Normal"/>
    <w:rsid w:val="00700468"/>
    <w:pPr>
      <w:framePr w:hSpace="180" w:wrap="around" w:vAnchor="text" w:hAnchor="margin" w:x="-299" w:y="1067"/>
      <w:numPr>
        <w:ilvl w:val="1"/>
        <w:numId w:val="10"/>
      </w:numPr>
      <w:spacing w:after="0" w:line="240" w:lineRule="auto"/>
      <w:jc w:val="center"/>
    </w:pPr>
    <w:rPr>
      <w:color w:val="FFFFFF" w:themeColor="background1"/>
    </w:rPr>
  </w:style>
  <w:style w:type="paragraph" w:styleId="ListParagraph">
    <w:name w:val="List Paragraph"/>
    <w:basedOn w:val="Normal"/>
    <w:uiPriority w:val="34"/>
    <w:rsid w:val="00700468"/>
    <w:pPr>
      <w:ind w:left="720"/>
      <w:contextualSpacing/>
    </w:pPr>
  </w:style>
  <w:style w:type="paragraph" w:customStyle="1" w:styleId="FormTitleHeader">
    <w:name w:val="Form Title Header"/>
    <w:basedOn w:val="Header"/>
    <w:link w:val="FormTitleHeaderChar"/>
    <w:qFormat/>
    <w:rsid w:val="00700468"/>
    <w:rPr>
      <w:rFonts w:cs="Helvetica"/>
      <w:b/>
      <w:caps/>
      <w:color w:val="FFFFFF" w:themeColor="background1"/>
      <w:sz w:val="40"/>
    </w:rPr>
  </w:style>
  <w:style w:type="character" w:customStyle="1" w:styleId="FormTitleHeaderChar">
    <w:name w:val="Form Title Header Char"/>
    <w:basedOn w:val="HeaderChar"/>
    <w:link w:val="FormTitleHeader"/>
    <w:rsid w:val="00700468"/>
    <w:rPr>
      <w:rFonts w:ascii="Helvetica" w:hAnsi="Helvetica" w:cs="Helvetica"/>
      <w:b/>
      <w:caps/>
      <w:color w:val="FFFFFF" w:themeColor="background1"/>
      <w:sz w:val="40"/>
    </w:rPr>
  </w:style>
  <w:style w:type="paragraph" w:customStyle="1" w:styleId="FormDescription">
    <w:name w:val="Form Description"/>
    <w:basedOn w:val="Header"/>
    <w:link w:val="FormDescriptionChar"/>
    <w:qFormat/>
    <w:rsid w:val="00700468"/>
    <w:rPr>
      <w:noProof/>
      <w:color w:val="FFFFFF" w:themeColor="background1"/>
      <w:sz w:val="24"/>
      <w:lang w:eastAsia="en-AU"/>
    </w:rPr>
  </w:style>
  <w:style w:type="character" w:customStyle="1" w:styleId="FormDescriptionChar">
    <w:name w:val="Form Description Char"/>
    <w:basedOn w:val="HeaderChar"/>
    <w:link w:val="FormDescription"/>
    <w:rsid w:val="00700468"/>
    <w:rPr>
      <w:rFonts w:ascii="Helvetica" w:hAnsi="Helvetica"/>
      <w:noProof/>
      <w:color w:val="FFFFFF" w:themeColor="background1"/>
      <w:sz w:val="24"/>
      <w:lang w:eastAsia="en-AU"/>
    </w:rPr>
  </w:style>
  <w:style w:type="paragraph" w:customStyle="1" w:styleId="PDCASectionHeading">
    <w:name w:val="PDCA Section Heading"/>
    <w:basedOn w:val="Normal"/>
    <w:link w:val="PDCASectionHeadingChar"/>
    <w:rsid w:val="00700468"/>
    <w:pPr>
      <w:ind w:left="567"/>
    </w:pPr>
    <w:rPr>
      <w:b/>
      <w:sz w:val="52"/>
    </w:rPr>
  </w:style>
  <w:style w:type="character" w:customStyle="1" w:styleId="PDCASectionHeadingChar">
    <w:name w:val="PDCA Section Heading Char"/>
    <w:basedOn w:val="DefaultParagraphFont"/>
    <w:link w:val="PDCASectionHeading"/>
    <w:rsid w:val="00700468"/>
    <w:rPr>
      <w:rFonts w:ascii="Helvetica" w:hAnsi="Helvetica"/>
      <w:b/>
      <w:color w:val="404040" w:themeColor="text1" w:themeTint="BF"/>
      <w:sz w:val="52"/>
    </w:rPr>
  </w:style>
  <w:style w:type="paragraph" w:customStyle="1" w:styleId="InstructionsText">
    <w:name w:val="Instructions Text"/>
    <w:basedOn w:val="RoleTitleResponsibility"/>
    <w:qFormat/>
    <w:rsid w:val="00700468"/>
    <w:rPr>
      <w:color w:val="4A442A" w:themeColor="background2" w:themeShade="40"/>
      <w:sz w:val="18"/>
    </w:rPr>
  </w:style>
  <w:style w:type="paragraph" w:styleId="NoSpacing">
    <w:name w:val="No Spacing"/>
    <w:uiPriority w:val="1"/>
    <w:qFormat/>
    <w:rsid w:val="00700468"/>
    <w:pPr>
      <w:spacing w:after="0" w:line="240" w:lineRule="auto"/>
    </w:pPr>
    <w:rPr>
      <w:rFonts w:ascii="Helvetica" w:hAnsi="Helvetica"/>
      <w:color w:val="4A442A" w:themeColor="background2" w:themeShade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4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fulham\Desktop\Final%20Templates\John%20Holland%20Form%20(Landscape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customXsn xmlns="http://schemas.microsoft.com/office/2006/metadata/customXsn">
  <xsnLocation>http://ims.jhg.com.au/sites/jhpl/IMS/Forms/IMS Document/b0ce4566c7fd0876customXsn.xsn</xsnLocation>
  <cached>True</cached>
  <openByDefault>False</openByDefault>
  <xsnScope>http://ims.jhg.com.au/sites/jhpl/IMS</xsnScope>
</customXsn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usinessCategory xmlns="85c4e6e2-4429-4998-801c-a7b5d2772413">13</BusinessCategory>
    <Roles xmlns="85c4e6e2-4429-4998-801c-a7b5d2772413">
      <Value>77</Value>
      <Value>73</Value>
      <Value>74</Value>
    </Roles>
    <VersionDate xmlns="b082d161-0e41-4413-8c6b-3e0e34c39f89">2015-05-31T14:00:00+00:00</VersionDate>
    <SponsorsDisplayNames xmlns="b082d161-0e41-4413-8c6b-3e0e34c39f89"> DAVE GRENFELL</SponsorsDisplayNames>
    <Reviewers xmlns="b082d161-0e41-4413-8c6b-3e0e34c39f89">
      <UserInfo>
        <DisplayName>JHG\dgrenfell</DisplayName>
        <AccountId>573</AccountId>
        <AccountType/>
      </UserInfo>
    </Reviewers>
    <IMSVersion xmlns="b082d161-0e41-4413-8c6b-3e0e34c39f89">4.0</IMSVersion>
    <DocumentNumber xmlns="b082d161-0e41-4413-8c6b-3e0e34c39f89">JH-FRM-PAE-001-69</DocumentNumber>
    <NextReviewDate xmlns="b082d161-0e41-4413-8c6b-3e0e34c39f89">2018-06-29T14:00:00+00:00</NextReviewDate>
    <ReviewersDisplayNames xmlns="b082d161-0e41-4413-8c6b-3e0e34c39f89"> DAVE GRENFELL</ReviewersDisplayNames>
    <Sponsors xmlns="b082d161-0e41-4413-8c6b-3e0e34c39f89">
      <UserInfo>
        <DisplayName>JHG\dgrenfell</DisplayName>
        <AccountId>573</AccountId>
        <AccountType/>
      </UserInfo>
    </Sponsors>
    <RevisionDate xmlns="b082d161-0e41-4413-8c6b-3e0e34c39f89">2015-05-19T14:00:00+00:00</RevisionDate>
    <IssueDate xmlns="b082d161-0e41-4413-8c6b-3e0e34c39f89">2015-05-19T14:00:00+00:00</IssueDate>
    <RevisionNumber xmlns="b082d161-0e41-4413-8c6b-3e0e34c39f89">1</RevisionNumber>
    <NavigationCategory xmlns="b082d161-0e41-4413-8c6b-3e0e34c39f89" xsi:nil="true"/>
    <InformationUrl xmlns="b082d161-0e41-4413-8c6b-3e0e34c39f89">
      <Url xsi:nil="true"/>
      <Description xsi:nil="true"/>
    </InformationUrl>
    <Topic xmlns="85c4e6e2-4429-4998-801c-a7b5d2772413">
      <Value>138</Value>
    </Topic>
    <OperatingUnit xmlns="85c4e6e2-4429-4998-801c-a7b5d2772413">2</OperatingUnit>
    <RailSMSElement xmlns="85c4e6e2-4429-4998-801c-a7b5d2772413"/>
    <DocumentType xmlns="85c4e6e2-4429-4998-801c-a7b5d2772413">7</DocumentType>
    <Owner xmlns="b082d161-0e41-4413-8c6b-3e0e34c39f89">Operations</Own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MS Document" ma:contentTypeID="0x01010069C71E70E4484A8F8FBC8563C0A5683600A049C97C07EB4C6A8DC460489920FB63003AF861A236496A45AA1503091C06C555" ma:contentTypeVersion="34" ma:contentTypeDescription="IMS Document" ma:contentTypeScope="" ma:versionID="7c8eefa826285e7f17c1ff2a065e1a75">
  <xsd:schema xmlns:xsd="http://www.w3.org/2001/XMLSchema" xmlns:xs="http://www.w3.org/2001/XMLSchema" xmlns:p="http://schemas.microsoft.com/office/2006/metadata/properties" xmlns:ns2="b082d161-0e41-4413-8c6b-3e0e34c39f89" xmlns:ns3="85c4e6e2-4429-4998-801c-a7b5d2772413" targetNamespace="http://schemas.microsoft.com/office/2006/metadata/properties" ma:root="true" ma:fieldsID="2b178b4398541cc4a5dc2d158734ff02" ns2:_="" ns3:_="">
    <xsd:import namespace="b082d161-0e41-4413-8c6b-3e0e34c39f89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OperatingUnit" minOccurs="0"/>
                <xsd:element ref="ns3:DocumentType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 minOccurs="0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Topic" minOccurs="0"/>
                <xsd:element ref="ns3:RailSMSElement" minOccurs="0"/>
                <xsd:element ref="ns2:Ow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2d161-0e41-4413-8c6b-3e0e34c39f89" elementFormDefault="qualified">
    <xsd:import namespace="http://schemas.microsoft.com/office/2006/documentManagement/types"/>
    <xsd:import namespace="http://schemas.microsoft.com/office/infopath/2007/PartnerControls"/>
    <xsd:element name="DocumentNumber" ma:index="2" ma:displayName="Document Number" ma:internalName="DocumentNumber" ma:readOnly="false">
      <xsd:simpleType>
        <xsd:restriction base="dms:Text">
          <xsd:maxLength value="255"/>
        </xsd:restriction>
      </xsd:simpleType>
    </xsd:element>
    <xsd:element name="IssueDate" ma:index="7" nillable="true" ma:displayName="Issue Date" ma:default="[today]" ma:format="DateOnly" ma:internalName="IssueDate">
      <xsd:simpleType>
        <xsd:restriction base="dms:DateTime"/>
      </xsd:simpleType>
    </xsd:element>
    <xsd:element name="RevisionDate" ma:index="8" nillable="true" ma:displayName="Revision Date" ma:default="[today]" ma:format="DateOnly" ma:internalName="RevisionDate">
      <xsd:simpleType>
        <xsd:restriction base="dms:DateTime"/>
      </xsd:simpleType>
    </xsd:element>
    <xsd:element name="RevisionNumber" ma:index="9" nillable="true" ma:displayName="Revision Number" ma:decimals="0" ma:internalName="RevisionNumber">
      <xsd:simpleType>
        <xsd:restriction base="dms:Number"/>
      </xsd:simpleType>
    </xsd:element>
    <xsd:element name="NextReviewDate" ma:index="10" nillable="true" ma:displayName="Next Review Date" ma:format="DateOnly" ma:internalName="NextReviewDate">
      <xsd:simpleType>
        <xsd:restriction base="dms:DateTime"/>
      </xsd:simpleType>
    </xsd:element>
    <xsd:element name="Sponsors" ma:index="11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2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3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4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16" nillable="true" ma:displayName="Navigation Category" ma:internalName="NavigationCategory">
      <xsd:simpleType>
        <xsd:restriction base="dms:Text"/>
      </xsd:simpleType>
    </xsd:element>
    <xsd:element name="InformationUrl" ma:index="17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18" nillable="true" ma:displayName="Version" ma:internalName="IMSVersion">
      <xsd:simpleType>
        <xsd:restriction base="dms:Text"/>
      </xsd:simpleType>
    </xsd:element>
    <xsd:element name="VersionDate" ma:index="19" nillable="true" ma:displayName="Version Date" ma:default="[today]" ma:format="DateOnly" ma:internalName="VersionDate">
      <xsd:simpleType>
        <xsd:restriction base="dms:DateTime"/>
      </xsd:simpleType>
    </xsd:element>
    <xsd:element name="Owner" ma:index="28" nillable="true" ma:displayName="Owner" ma:default="Operations" ma:format="Dropdown" ma:internalName="Owner">
      <xsd:simpleType>
        <xsd:restriction base="dms:Choice">
          <xsd:enumeration value="Operations"/>
          <xsd:enumeration value="Grou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OperatingUnit" ma:index="3" nillable="true" ma:displayName="Operating Unit" ma:list="{9a99c08c-0c0c-4f37-921a-63d531a5e9ca}" ma:internalName="OperatingUnit" ma:showField="Title">
      <xsd:simpleType>
        <xsd:restriction base="dms:Lookup"/>
      </xsd:simpleType>
    </xsd:element>
    <xsd:element name="DocumentType" ma:index="4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BusinessCategory" ma:index="6" ma:displayName="Business Category" ma:list="{f5493096-2496-480d-a7ae-b6ec03cbb106}" ma:internalName="BusinessCategory" ma:readOnly="false" ma:showField="Title" ma:web="{85c4e6e2-4429-4998-801c-a7b5d2772413}">
      <xsd:simpleType>
        <xsd:restriction base="dms:Lookup"/>
      </xsd:simpleType>
    </xsd:element>
    <xsd:element name="Roles" ma:index="15" nillable="true" ma:displayName="Roles involved in this process" ma:list="{235fbad4-75e6-4172-afa7-73fe208f1f26}" ma:internalName="Roles" ma:showField="Tit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opic" ma:index="20" nillable="true" ma:displayName="Topic" ma:list="{a1a65c1c-ec68-4b4c-a051-dbf9ef66a527}" ma:internalName="Topic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21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E23CE3-201E-439D-84B6-4F156E97BB00}"/>
</file>

<file path=customXml/itemProps2.xml><?xml version="1.0" encoding="utf-8"?>
<ds:datastoreItem xmlns:ds="http://schemas.openxmlformats.org/officeDocument/2006/customXml" ds:itemID="{3A4E2116-F368-4385-ACD4-CE22730DDA86}"/>
</file>

<file path=customXml/itemProps3.xml><?xml version="1.0" encoding="utf-8"?>
<ds:datastoreItem xmlns:ds="http://schemas.openxmlformats.org/officeDocument/2006/customXml" ds:itemID="{9C401477-048F-491A-8B67-BEA8A13E8860}"/>
</file>

<file path=customXml/itemProps4.xml><?xml version="1.0" encoding="utf-8"?>
<ds:datastoreItem xmlns:ds="http://schemas.openxmlformats.org/officeDocument/2006/customXml" ds:itemID="{3CC4699B-BCD1-4350-83EB-EEF6CC3ED8F2}"/>
</file>

<file path=docProps/app.xml><?xml version="1.0" encoding="utf-8"?>
<Properties xmlns="http://schemas.openxmlformats.org/officeDocument/2006/extended-properties" xmlns:vt="http://schemas.openxmlformats.org/officeDocument/2006/docPropsVTypes">
  <Template>John Holland Form (Landscape).dotx</Template>
  <TotalTime>33</TotalTime>
  <Pages>2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FUEL TRUCK PLANT PRE-ACCEPTANCE CHECKLIST</vt:lpstr>
    </vt:vector>
  </TitlesOfParts>
  <Company>John Holland</Company>
  <LinksUpToDate>false</LinksUpToDate>
  <CharactersWithSpaces>4040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FUEL TRUCK PLANT PRE-ACCEPTANCE CHECKLIST</dc:title>
  <dc:creator>John Holland Group</dc:creator>
  <cp:lastModifiedBy>Thomas Fulham</cp:lastModifiedBy>
  <cp:revision>9</cp:revision>
  <cp:lastPrinted>2013-09-24T07:08:00Z</cp:lastPrinted>
  <dcterms:created xsi:type="dcterms:W3CDTF">2015-05-03T21:59:00Z</dcterms:created>
  <dcterms:modified xsi:type="dcterms:W3CDTF">2015-06-01T00:48:00Z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0x01010069C71E70E4484A8F8FBC8563C0A5683600A049C97C07EB4C6A8DC460489920FB63003AF861A236496A45AA1503091C06C555</vt:lpwstr>
  </property>
  <property fmtid="{D5CDD505-2E9C-101B-9397-08002B2CF9AE}" pid="3" name="Order">
    <vt:r8>16800</vt:r8>
  </property>
  <property fmtid="{D5CDD505-2E9C-101B-9397-08002B2CF9AE}" pid="4" name="_UIVersionString">
    <vt:lpwstr>5.0</vt:lpwstr>
  </property>
</Properties>
</file>